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E1A22" w14:textId="65CABEF2" w:rsidR="00D65350" w:rsidRPr="001C2D88" w:rsidRDefault="00D65350" w:rsidP="00D65350">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114</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sidR="00F078A3">
        <w:rPr>
          <w:rFonts w:ascii="Arial" w:eastAsiaTheme="minorEastAsia" w:hAnsi="Arial" w:cs="Arial"/>
          <w:b/>
        </w:rPr>
        <w:t>5</w:t>
      </w:r>
      <w:r w:rsidR="001161AE">
        <w:rPr>
          <w:rFonts w:ascii="Arial" w:eastAsiaTheme="minorEastAsia" w:hAnsi="Arial" w:cs="Arial"/>
          <w:b/>
        </w:rPr>
        <w:t>01935</w:t>
      </w:r>
    </w:p>
    <w:p w14:paraId="71BD4E4F" w14:textId="77777777" w:rsidR="00D65350" w:rsidRPr="00263C4F" w:rsidRDefault="00D65350" w:rsidP="00D65350">
      <w:pPr>
        <w:spacing w:after="120"/>
        <w:ind w:left="1985" w:hanging="1985"/>
        <w:jc w:val="both"/>
        <w:rPr>
          <w:rFonts w:ascii="Arial" w:eastAsiaTheme="minorEastAsia" w:hAnsi="Arial" w:cs="Arial"/>
          <w:b/>
        </w:rPr>
      </w:pPr>
      <w:r w:rsidRPr="00263C4F">
        <w:rPr>
          <w:rFonts w:ascii="Arial" w:eastAsiaTheme="minorEastAsia" w:hAnsi="Arial" w:cs="Arial"/>
          <w:b/>
        </w:rPr>
        <w:t>Athens, Greece, Feb. 17</w:t>
      </w:r>
      <w:r w:rsidRPr="00263C4F">
        <w:rPr>
          <w:rFonts w:ascii="Arial" w:hAnsi="Arial" w:cs="Arial"/>
          <w:b/>
        </w:rPr>
        <w:t xml:space="preserve"> </w:t>
      </w:r>
      <w:r w:rsidRPr="00263C4F">
        <w:rPr>
          <w:rFonts w:ascii="Arial" w:hAnsi="Arial" w:cs="Arial"/>
          <w:b/>
          <w:bCs/>
        </w:rPr>
        <w:t xml:space="preserve">– </w:t>
      </w:r>
      <w:r w:rsidRPr="00263C4F">
        <w:rPr>
          <w:rFonts w:ascii="Arial" w:hAnsi="Arial" w:cs="Arial"/>
          <w:b/>
        </w:rPr>
        <w:t>21</w:t>
      </w:r>
      <w:r w:rsidRPr="00263C4F">
        <w:rPr>
          <w:rFonts w:ascii="Arial" w:hAnsi="Arial" w:cs="Arial"/>
          <w:b/>
          <w:bCs/>
        </w:rPr>
        <w:t>, 2025</w:t>
      </w:r>
    </w:p>
    <w:p w14:paraId="1FA050DE" w14:textId="4F90368D" w:rsidR="0083351C" w:rsidRPr="000963C9" w:rsidRDefault="00A14FF6" w:rsidP="00A14FF6">
      <w:pPr>
        <w:tabs>
          <w:tab w:val="left" w:pos="2623"/>
        </w:tabs>
        <w:spacing w:after="120"/>
        <w:ind w:left="1985" w:hanging="1985"/>
        <w:jc w:val="both"/>
        <w:rPr>
          <w:rFonts w:ascii="Arial" w:eastAsia="MS Mincho" w:hAnsi="Arial" w:cs="Arial"/>
          <w:b/>
          <w:sz w:val="22"/>
        </w:rPr>
      </w:pPr>
      <w:r w:rsidRPr="000963C9">
        <w:rPr>
          <w:rFonts w:ascii="Arial" w:eastAsia="MS Mincho" w:hAnsi="Arial" w:cs="Arial"/>
          <w:b/>
          <w:sz w:val="22"/>
        </w:rPr>
        <w:tab/>
      </w:r>
      <w:r w:rsidRPr="000963C9">
        <w:rPr>
          <w:rFonts w:ascii="Arial" w:eastAsia="MS Mincho" w:hAnsi="Arial" w:cs="Arial"/>
          <w:b/>
          <w:sz w:val="22"/>
        </w:rPr>
        <w:tab/>
      </w:r>
    </w:p>
    <w:p w14:paraId="49C16E3B" w14:textId="5D709F6B" w:rsidR="00F822EB" w:rsidRPr="000963C9"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0963C9">
        <w:rPr>
          <w:rFonts w:ascii="Arial" w:eastAsia="MS Mincho" w:hAnsi="Arial" w:cs="Arial"/>
          <w:b/>
          <w:color w:val="000000"/>
          <w:sz w:val="22"/>
        </w:rPr>
        <w:t>Agenda item:</w:t>
      </w:r>
      <w:r w:rsidRPr="000963C9">
        <w:rPr>
          <w:rFonts w:ascii="Arial" w:eastAsia="MS Mincho" w:hAnsi="Arial" w:cs="Arial"/>
          <w:b/>
          <w:color w:val="000000"/>
          <w:sz w:val="22"/>
        </w:rPr>
        <w:tab/>
      </w:r>
      <w:r w:rsidRPr="000963C9">
        <w:rPr>
          <w:rFonts w:ascii="Arial" w:eastAsia="MS Mincho" w:hAnsi="Arial" w:cs="Arial"/>
          <w:b/>
          <w:color w:val="000000"/>
          <w:sz w:val="22"/>
          <w:lang w:eastAsia="ja-JP"/>
        </w:rPr>
        <w:tab/>
      </w:r>
      <w:r w:rsidRPr="000963C9">
        <w:rPr>
          <w:rFonts w:ascii="Arial" w:eastAsia="MS Mincho" w:hAnsi="Arial" w:cs="Arial"/>
          <w:b/>
          <w:color w:val="000000"/>
          <w:sz w:val="22"/>
          <w:lang w:eastAsia="ja-JP"/>
        </w:rPr>
        <w:tab/>
      </w:r>
      <w:r w:rsidR="008E726B" w:rsidRPr="000963C9">
        <w:rPr>
          <w:rFonts w:ascii="Arial" w:eastAsiaTheme="minorEastAsia" w:hAnsi="Arial" w:cs="Arial"/>
          <w:color w:val="000000"/>
          <w:sz w:val="22"/>
        </w:rPr>
        <w:t>7</w:t>
      </w:r>
      <w:r w:rsidR="00A235C5" w:rsidRPr="000963C9">
        <w:rPr>
          <w:rFonts w:ascii="Arial" w:eastAsiaTheme="minorEastAsia" w:hAnsi="Arial" w:cs="Arial"/>
          <w:color w:val="000000"/>
          <w:sz w:val="22"/>
        </w:rPr>
        <w:t>.</w:t>
      </w:r>
      <w:r w:rsidR="00F822EB" w:rsidRPr="000963C9">
        <w:rPr>
          <w:rFonts w:ascii="Arial" w:eastAsiaTheme="minorEastAsia" w:hAnsi="Arial" w:cs="Arial"/>
          <w:color w:val="000000"/>
          <w:sz w:val="22"/>
        </w:rPr>
        <w:t>1.1.</w:t>
      </w:r>
      <w:r w:rsidR="004900CD" w:rsidRPr="000963C9">
        <w:rPr>
          <w:rFonts w:ascii="Arial" w:eastAsiaTheme="minorEastAsia" w:hAnsi="Arial" w:cs="Arial"/>
          <w:color w:val="000000"/>
          <w:sz w:val="22"/>
        </w:rPr>
        <w:t>3</w:t>
      </w:r>
      <w:r w:rsidR="00F822EB" w:rsidRPr="000963C9">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40E5123"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A235C5">
        <w:rPr>
          <w:rFonts w:ascii="Arial" w:eastAsia="MS Mincho" w:hAnsi="Arial" w:cs="Arial"/>
          <w:sz w:val="22"/>
        </w:rPr>
        <w:t>the MIMO layers for 6Rx UE</w:t>
      </w:r>
      <w:r w:rsidR="0019209A">
        <w:rPr>
          <w:rFonts w:ascii="Arial" w:eastAsia="MS Mincho" w:hAnsi="Arial" w:cs="Arial"/>
          <w:sz w:val="22"/>
        </w:rPr>
        <w:t xml:space="preserve"> </w:t>
      </w:r>
    </w:p>
    <w:p w14:paraId="1870DC1E" w14:textId="190800B1"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71079">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1A07860C" w:rsidR="009E4FDB" w:rsidRPr="00E05E8B" w:rsidRDefault="00D762B5" w:rsidP="00EC77FC">
      <w:pPr>
        <w:spacing w:after="120"/>
        <w:jc w:val="both"/>
        <w:rPr>
          <w:sz w:val="20"/>
          <w:szCs w:val="20"/>
        </w:rPr>
      </w:pPr>
      <w:r w:rsidRPr="00E05E8B">
        <w:rPr>
          <w:sz w:val="20"/>
          <w:szCs w:val="20"/>
        </w:rPr>
        <w:t>With advancements in</w:t>
      </w:r>
      <w:r w:rsidR="00B5697D" w:rsidRPr="00E05E8B">
        <w:rPr>
          <w:sz w:val="20"/>
          <w:szCs w:val="20"/>
        </w:rPr>
        <w:t xml:space="preserve"> hardware and design</w:t>
      </w:r>
      <w:r w:rsidRPr="00E05E8B">
        <w:rPr>
          <w:sz w:val="20"/>
          <w:szCs w:val="20"/>
        </w:rPr>
        <w:t xml:space="preserve">, modern </w:t>
      </w:r>
      <w:r w:rsidR="00B5697D" w:rsidRPr="00E05E8B">
        <w:rPr>
          <w:sz w:val="20"/>
          <w:szCs w:val="20"/>
        </w:rPr>
        <w:t xml:space="preserve">smartphones </w:t>
      </w:r>
      <w:r w:rsidR="00292245" w:rsidRPr="00E05E8B">
        <w:rPr>
          <w:sz w:val="20"/>
          <w:szCs w:val="20"/>
        </w:rPr>
        <w:t>increasingly integrate</w:t>
      </w:r>
      <w:r w:rsidR="005A5625" w:rsidRPr="00E05E8B">
        <w:rPr>
          <w:sz w:val="20"/>
          <w:szCs w:val="20"/>
        </w:rPr>
        <w:t xml:space="preserve"> multiple Rx antennas to </w:t>
      </w:r>
      <w:r w:rsidR="00181225" w:rsidRPr="00E05E8B">
        <w:rPr>
          <w:sz w:val="20"/>
          <w:szCs w:val="20"/>
        </w:rPr>
        <w:t>enhance</w:t>
      </w:r>
      <w:r w:rsidR="005A5625" w:rsidRPr="00E05E8B">
        <w:rPr>
          <w:sz w:val="20"/>
          <w:szCs w:val="20"/>
        </w:rPr>
        <w:t xml:space="preserve"> DL performance. </w:t>
      </w:r>
      <w:r w:rsidR="00181225" w:rsidRPr="00E05E8B">
        <w:rPr>
          <w:sz w:val="20"/>
          <w:szCs w:val="20"/>
        </w:rPr>
        <w:t>For instance, certain</w:t>
      </w:r>
      <w:r w:rsidR="005A5625" w:rsidRPr="00E05E8B">
        <w:rPr>
          <w:sz w:val="20"/>
          <w:szCs w:val="20"/>
        </w:rPr>
        <w:t xml:space="preserve"> foldable mobile phones </w:t>
      </w:r>
      <w:r w:rsidR="00320F93" w:rsidRPr="00E05E8B">
        <w:rPr>
          <w:sz w:val="20"/>
          <w:szCs w:val="20"/>
        </w:rPr>
        <w:t>have adopted</w:t>
      </w:r>
      <w:r w:rsidR="005A5625" w:rsidRPr="00E05E8B">
        <w:rPr>
          <w:sz w:val="20"/>
          <w:szCs w:val="20"/>
        </w:rPr>
        <w:t xml:space="preserve"> 6Rx antennas</w:t>
      </w:r>
      <w:r w:rsidR="00296942" w:rsidRPr="00E05E8B">
        <w:rPr>
          <w:sz w:val="20"/>
          <w:szCs w:val="20"/>
        </w:rPr>
        <w:t xml:space="preserve">. </w:t>
      </w:r>
      <w:r w:rsidR="00292245" w:rsidRPr="00E05E8B">
        <w:rPr>
          <w:sz w:val="20"/>
          <w:szCs w:val="20"/>
        </w:rPr>
        <w:t>Incorporating</w:t>
      </w:r>
      <w:r w:rsidR="00017290" w:rsidRPr="00E05E8B">
        <w:rPr>
          <w:sz w:val="20"/>
          <w:szCs w:val="20"/>
        </w:rPr>
        <w:t xml:space="preserve"> 6Rx</w:t>
      </w:r>
      <w:r w:rsidR="00933018" w:rsidRPr="00E05E8B">
        <w:rPr>
          <w:sz w:val="20"/>
          <w:szCs w:val="20"/>
        </w:rPr>
        <w:t xml:space="preserve"> </w:t>
      </w:r>
      <w:r w:rsidR="00320F93" w:rsidRPr="00E05E8B">
        <w:rPr>
          <w:sz w:val="20"/>
          <w:szCs w:val="20"/>
        </w:rPr>
        <w:t>fa</w:t>
      </w:r>
      <w:r w:rsidR="007A014E" w:rsidRPr="00E05E8B">
        <w:rPr>
          <w:sz w:val="20"/>
          <w:szCs w:val="20"/>
        </w:rPr>
        <w:t xml:space="preserve">cilitates </w:t>
      </w:r>
      <w:r w:rsidR="004950F9" w:rsidRPr="00E05E8B">
        <w:rPr>
          <w:sz w:val="20"/>
          <w:szCs w:val="20"/>
        </w:rPr>
        <w:t xml:space="preserve">a </w:t>
      </w:r>
      <w:r w:rsidR="00933018" w:rsidRPr="00E05E8B">
        <w:rPr>
          <w:sz w:val="20"/>
          <w:szCs w:val="20"/>
        </w:rPr>
        <w:t xml:space="preserve">higher </w:t>
      </w:r>
      <w:r w:rsidR="005D1290" w:rsidRPr="00E05E8B">
        <w:rPr>
          <w:sz w:val="20"/>
          <w:szCs w:val="20"/>
        </w:rPr>
        <w:t xml:space="preserve">peak </w:t>
      </w:r>
      <w:r w:rsidR="00933018" w:rsidRPr="00E05E8B">
        <w:rPr>
          <w:sz w:val="20"/>
          <w:szCs w:val="20"/>
        </w:rPr>
        <w:t xml:space="preserve">data rate by </w:t>
      </w:r>
      <w:r w:rsidR="00463AEB" w:rsidRPr="00E05E8B">
        <w:rPr>
          <w:sz w:val="20"/>
          <w:szCs w:val="20"/>
        </w:rPr>
        <w:t>supporting</w:t>
      </w:r>
      <w:r w:rsidR="007A014E" w:rsidRPr="00E05E8B">
        <w:rPr>
          <w:sz w:val="20"/>
          <w:szCs w:val="20"/>
        </w:rPr>
        <w:t xml:space="preserve"> </w:t>
      </w:r>
      <w:r w:rsidR="00BF01B1" w:rsidRPr="00E05E8B">
        <w:rPr>
          <w:sz w:val="20"/>
          <w:szCs w:val="20"/>
        </w:rPr>
        <w:t>more</w:t>
      </w:r>
      <w:r w:rsidR="00933018" w:rsidRPr="00E05E8B">
        <w:rPr>
          <w:sz w:val="20"/>
          <w:szCs w:val="20"/>
        </w:rPr>
        <w:t xml:space="preserve"> DL MIMO layers</w:t>
      </w:r>
      <w:r w:rsidR="004950F9" w:rsidRPr="00E05E8B">
        <w:rPr>
          <w:sz w:val="20"/>
          <w:szCs w:val="20"/>
        </w:rPr>
        <w:t xml:space="preserve"> </w:t>
      </w:r>
      <w:r w:rsidR="007A014E" w:rsidRPr="00E05E8B">
        <w:rPr>
          <w:sz w:val="20"/>
          <w:szCs w:val="20"/>
        </w:rPr>
        <w:t>compared to</w:t>
      </w:r>
      <w:r w:rsidR="004950F9" w:rsidRPr="00E05E8B">
        <w:rPr>
          <w:sz w:val="20"/>
          <w:szCs w:val="20"/>
        </w:rPr>
        <w:t xml:space="preserve"> 4Rx</w:t>
      </w:r>
      <w:r w:rsidR="00C07076" w:rsidRPr="00E05E8B">
        <w:rPr>
          <w:sz w:val="20"/>
          <w:szCs w:val="20"/>
        </w:rPr>
        <w:t xml:space="preserve"> configurations</w:t>
      </w:r>
      <w:r w:rsidR="00A278E4" w:rsidRPr="00E05E8B">
        <w:rPr>
          <w:sz w:val="20"/>
          <w:szCs w:val="20"/>
        </w:rPr>
        <w:t xml:space="preserve">. On the other hand, </w:t>
      </w:r>
      <w:r w:rsidR="002806D9" w:rsidRPr="00E05E8B">
        <w:rPr>
          <w:sz w:val="20"/>
          <w:szCs w:val="20"/>
        </w:rPr>
        <w:t>due to the higher diversity</w:t>
      </w:r>
      <w:r w:rsidR="006D544B" w:rsidRPr="00E05E8B">
        <w:rPr>
          <w:sz w:val="20"/>
          <w:szCs w:val="20"/>
        </w:rPr>
        <w:t>,</w:t>
      </w:r>
      <w:r w:rsidR="002806D9" w:rsidRPr="00E05E8B">
        <w:rPr>
          <w:sz w:val="20"/>
          <w:szCs w:val="20"/>
        </w:rPr>
        <w:t xml:space="preserve"> </w:t>
      </w:r>
      <w:r w:rsidR="00A278E4" w:rsidRPr="00E05E8B">
        <w:rPr>
          <w:sz w:val="20"/>
          <w:szCs w:val="20"/>
        </w:rPr>
        <w:t>it can also help increas</w:t>
      </w:r>
      <w:r w:rsidR="0085753E" w:rsidRPr="00E05E8B">
        <w:rPr>
          <w:sz w:val="20"/>
          <w:szCs w:val="20"/>
        </w:rPr>
        <w:t>e</w:t>
      </w:r>
      <w:r w:rsidR="00A278E4" w:rsidRPr="00E05E8B">
        <w:rPr>
          <w:sz w:val="20"/>
          <w:szCs w:val="20"/>
        </w:rPr>
        <w:t xml:space="preserve"> the downlink coverage by improving the receiver sensitivity</w:t>
      </w:r>
      <w:r w:rsidR="00C07076" w:rsidRPr="00E05E8B">
        <w:rPr>
          <w:sz w:val="20"/>
          <w:szCs w:val="20"/>
        </w:rPr>
        <w:t>.</w:t>
      </w:r>
    </w:p>
    <w:p w14:paraId="486A7315" w14:textId="028DBEF4" w:rsidR="0048556F" w:rsidRPr="00E05E8B" w:rsidRDefault="0048556F" w:rsidP="0048556F">
      <w:pPr>
        <w:spacing w:after="120"/>
        <w:jc w:val="both"/>
        <w:rPr>
          <w:sz w:val="20"/>
          <w:szCs w:val="20"/>
        </w:rPr>
      </w:pPr>
      <w:r w:rsidRPr="00E05E8B">
        <w:rPr>
          <w:sz w:val="20"/>
          <w:szCs w:val="20"/>
        </w:rPr>
        <w:t xml:space="preserve">In 3GPP </w:t>
      </w:r>
      <w:r w:rsidR="00871689" w:rsidRPr="00E05E8B">
        <w:rPr>
          <w:sz w:val="20"/>
          <w:szCs w:val="20"/>
        </w:rPr>
        <w:t xml:space="preserve">Release </w:t>
      </w:r>
      <w:r w:rsidRPr="00E05E8B">
        <w:rPr>
          <w:sz w:val="20"/>
          <w:szCs w:val="20"/>
        </w:rPr>
        <w:t xml:space="preserve">18, RAN4 finalized the standardization efforts for enabling 8Rx for </w:t>
      </w:r>
      <w:r w:rsidR="00D468DB" w:rsidRPr="00E05E8B">
        <w:rPr>
          <w:sz w:val="20"/>
          <w:szCs w:val="20"/>
        </w:rPr>
        <w:t>CPE/</w:t>
      </w:r>
      <w:r w:rsidRPr="00E05E8B">
        <w:rPr>
          <w:sz w:val="20"/>
          <w:szCs w:val="20"/>
        </w:rPr>
        <w:t>FWA</w:t>
      </w:r>
      <w:r w:rsidR="00D468DB" w:rsidRPr="00E05E8B">
        <w:rPr>
          <w:sz w:val="20"/>
          <w:szCs w:val="20"/>
        </w:rPr>
        <w:t>/vehicle/industrial</w:t>
      </w:r>
      <w:r w:rsidRPr="00E05E8B">
        <w:rPr>
          <w:sz w:val="20"/>
          <w:szCs w:val="20"/>
        </w:rPr>
        <w:t xml:space="preserve"> type of UE</w:t>
      </w:r>
      <w:r w:rsidR="00D468DB" w:rsidRPr="00E05E8B">
        <w:rPr>
          <w:sz w:val="20"/>
          <w:szCs w:val="20"/>
        </w:rPr>
        <w:t>s</w:t>
      </w:r>
      <w:r w:rsidRPr="00E05E8B">
        <w:rPr>
          <w:sz w:val="20"/>
          <w:szCs w:val="20"/>
        </w:rPr>
        <w:t>. Although 6Rx was proposed and deliberated upon, it was given lower priority during the R</w:t>
      </w:r>
      <w:r w:rsidR="00D468DB" w:rsidRPr="00E05E8B">
        <w:rPr>
          <w:sz w:val="20"/>
          <w:szCs w:val="20"/>
        </w:rPr>
        <w:t>el</w:t>
      </w:r>
      <w:r w:rsidRPr="00E05E8B">
        <w:rPr>
          <w:sz w:val="20"/>
          <w:szCs w:val="20"/>
        </w:rPr>
        <w:t>-18 discussion</w:t>
      </w:r>
      <w:r w:rsidR="00063134" w:rsidRPr="00E05E8B">
        <w:rPr>
          <w:sz w:val="20"/>
          <w:szCs w:val="20"/>
        </w:rPr>
        <w:t>.</w:t>
      </w:r>
      <w:r w:rsidRPr="00E05E8B">
        <w:rPr>
          <w:sz w:val="20"/>
          <w:szCs w:val="20"/>
        </w:rPr>
        <w:t xml:space="preserve"> </w:t>
      </w:r>
      <w:r w:rsidR="00F769DD" w:rsidRPr="00E05E8B">
        <w:rPr>
          <w:sz w:val="20"/>
          <w:szCs w:val="20"/>
        </w:rPr>
        <w:t>To enhance</w:t>
      </w:r>
      <w:r w:rsidRPr="00E05E8B">
        <w:rPr>
          <w:sz w:val="20"/>
          <w:szCs w:val="20"/>
        </w:rPr>
        <w:t xml:space="preserve"> DL coverage and throughput for handheld UE</w:t>
      </w:r>
      <w:r w:rsidR="00D468DB" w:rsidRPr="00E05E8B">
        <w:rPr>
          <w:sz w:val="20"/>
          <w:szCs w:val="20"/>
        </w:rPr>
        <w:t>s</w:t>
      </w:r>
      <w:r w:rsidRPr="00E05E8B">
        <w:rPr>
          <w:sz w:val="20"/>
          <w:szCs w:val="20"/>
        </w:rPr>
        <w:t xml:space="preserve"> with larger sizes, RAN4 has approved a new WI to specify requirements for both handheld and FWA UE</w:t>
      </w:r>
      <w:r w:rsidR="0024573B" w:rsidRPr="00E05E8B">
        <w:rPr>
          <w:sz w:val="20"/>
          <w:szCs w:val="20"/>
        </w:rPr>
        <w:t>s</w:t>
      </w:r>
      <w:r w:rsidRPr="00E05E8B">
        <w:rPr>
          <w:sz w:val="20"/>
          <w:szCs w:val="20"/>
        </w:rPr>
        <w:t xml:space="preserve"> </w:t>
      </w:r>
      <w:r w:rsidRPr="00E05E8B">
        <w:rPr>
          <w:sz w:val="20"/>
          <w:szCs w:val="20"/>
        </w:rPr>
        <w:fldChar w:fldCharType="begin"/>
      </w:r>
      <w:r w:rsidRPr="00E05E8B">
        <w:rPr>
          <w:sz w:val="20"/>
          <w:szCs w:val="20"/>
        </w:rPr>
        <w:instrText xml:space="preserve"> REF _Ref129967845 \n \h </w:instrText>
      </w:r>
      <w:r w:rsidR="009118AB" w:rsidRPr="00E05E8B">
        <w:rPr>
          <w:sz w:val="20"/>
          <w:szCs w:val="20"/>
        </w:rPr>
        <w:instrText xml:space="preserve"> \* MERGEFORMAT </w:instrText>
      </w:r>
      <w:r w:rsidRPr="00E05E8B">
        <w:rPr>
          <w:sz w:val="20"/>
          <w:szCs w:val="20"/>
        </w:rPr>
      </w:r>
      <w:r w:rsidRPr="00E05E8B">
        <w:rPr>
          <w:sz w:val="20"/>
          <w:szCs w:val="20"/>
        </w:rPr>
        <w:fldChar w:fldCharType="separate"/>
      </w:r>
      <w:r w:rsidR="00385118">
        <w:rPr>
          <w:sz w:val="20"/>
          <w:szCs w:val="20"/>
        </w:rPr>
        <w:t>[1]</w:t>
      </w:r>
      <w:r w:rsidRPr="00E05E8B">
        <w:rPr>
          <w:sz w:val="20"/>
          <w:szCs w:val="20"/>
        </w:rPr>
        <w:fldChar w:fldCharType="end"/>
      </w:r>
      <w:r w:rsidRPr="00E05E8B">
        <w:rPr>
          <w:sz w:val="20"/>
          <w:szCs w:val="20"/>
        </w:rPr>
        <w:t>.</w:t>
      </w: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2C3A8B83">
                <wp:extent cx="6002866" cy="1728000"/>
                <wp:effectExtent l="0" t="0" r="17145" b="12065"/>
                <wp:docPr id="1997121055" name="Text Box 1997121055"/>
                <wp:cNvGraphicFramePr/>
                <a:graphic xmlns:a="http://schemas.openxmlformats.org/drawingml/2006/main">
                  <a:graphicData uri="http://schemas.microsoft.com/office/word/2010/wordprocessingShape">
                    <wps:wsp>
                      <wps:cNvSpPr txBox="1"/>
                      <wps:spPr>
                        <a:xfrm>
                          <a:off x="0" y="0"/>
                          <a:ext cx="6002866" cy="1728000"/>
                        </a:xfrm>
                        <a:prstGeom prst="rect">
                          <a:avLst/>
                        </a:prstGeom>
                        <a:solidFill>
                          <a:schemeClr val="lt1"/>
                        </a:solidFill>
                        <a:ln w="6350">
                          <a:solidFill>
                            <a:prstClr val="black"/>
                          </a:solidFill>
                        </a:ln>
                      </wps:spPr>
                      <wps:txbx>
                        <w:txbxContent>
                          <w:p w14:paraId="29CDFA65" w14:textId="77777777" w:rsidR="00D00961" w:rsidRPr="00E05E8B" w:rsidRDefault="00D00961" w:rsidP="00D00961">
                            <w:pPr>
                              <w:rPr>
                                <w:b/>
                                <w:sz w:val="20"/>
                                <w:szCs w:val="20"/>
                              </w:rPr>
                            </w:pPr>
                            <w:r w:rsidRPr="00E05E8B">
                              <w:rPr>
                                <w:rFonts w:hint="eastAsia"/>
                                <w:b/>
                                <w:sz w:val="20"/>
                                <w:szCs w:val="20"/>
                              </w:rPr>
                              <w:t>6Rx</w:t>
                            </w:r>
                            <w:r w:rsidRPr="00E05E8B">
                              <w:rPr>
                                <w:b/>
                                <w:sz w:val="20"/>
                                <w:szCs w:val="20"/>
                              </w:rPr>
                              <w:t xml:space="preserve"> for handheld and FWA UE</w:t>
                            </w:r>
                          </w:p>
                          <w:p w14:paraId="5E0BB281" w14:textId="77777777" w:rsidR="00D00961" w:rsidRPr="00E05E8B" w:rsidRDefault="00D00961" w:rsidP="00D00961">
                            <w:pPr>
                              <w:pStyle w:val="ListParagraph"/>
                              <w:widowControl w:val="0"/>
                              <w:numPr>
                                <w:ilvl w:val="0"/>
                                <w:numId w:val="14"/>
                              </w:numPr>
                              <w:overflowPunct/>
                              <w:autoSpaceDE/>
                              <w:autoSpaceDN/>
                              <w:adjustRightInd/>
                              <w:ind w:firstLineChars="0"/>
                              <w:textAlignment w:val="auto"/>
                              <w:rPr>
                                <w:sz w:val="20"/>
                                <w:szCs w:val="20"/>
                              </w:rPr>
                            </w:pPr>
                            <w:r w:rsidRPr="00E05E8B">
                              <w:rPr>
                                <w:rFonts w:hint="eastAsia"/>
                                <w:sz w:val="20"/>
                                <w:szCs w:val="20"/>
                              </w:rPr>
                              <w:t>Specify</w:t>
                            </w:r>
                            <w:r w:rsidRPr="00E05E8B">
                              <w:rPr>
                                <w:sz w:val="20"/>
                                <w:szCs w:val="20"/>
                              </w:rPr>
                              <w:t xml:space="preserve"> the core requirements to enable 6Rx for higher frequency bands (&gt;2.5GHz) targeting at support of handheld UE for NR FR1 single carrier scenario</w:t>
                            </w:r>
                          </w:p>
                          <w:p w14:paraId="01CBF973"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E</w:t>
                            </w:r>
                            <w:r w:rsidRPr="00E05E8B">
                              <w:rPr>
                                <w:sz w:val="20"/>
                                <w:szCs w:val="20"/>
                              </w:rPr>
                              <w:t>xample bands: n41, n77/n78, n79, n104</w:t>
                            </w:r>
                          </w:p>
                          <w:p w14:paraId="092D6A8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S</w:t>
                            </w:r>
                            <w:r w:rsidRPr="00E05E8B">
                              <w:rPr>
                                <w:sz w:val="20"/>
                                <w:szCs w:val="20"/>
                              </w:rPr>
                              <w:t>upport 4 MIMO layers at least, and study the gain and feasibility and if feasible, support 6 MIMO layers</w:t>
                            </w:r>
                          </w:p>
                          <w:p w14:paraId="2E5D586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Rx requirements including reference sensitivity requirements for support 6Rx</w:t>
                            </w:r>
                          </w:p>
                          <w:p w14:paraId="4E1616B8" w14:textId="77777777" w:rsidR="00D00961" w:rsidRPr="00E05E8B" w:rsidRDefault="00D00961" w:rsidP="00D00961">
                            <w:pPr>
                              <w:pStyle w:val="ListParagraph"/>
                              <w:widowControl w:val="0"/>
                              <w:numPr>
                                <w:ilvl w:val="2"/>
                                <w:numId w:val="14"/>
                              </w:numPr>
                              <w:overflowPunct/>
                              <w:autoSpaceDE/>
                              <w:autoSpaceDN/>
                              <w:adjustRightInd/>
                              <w:ind w:firstLineChars="0"/>
                              <w:textAlignment w:val="auto"/>
                              <w:rPr>
                                <w:sz w:val="20"/>
                                <w:szCs w:val="20"/>
                              </w:rPr>
                            </w:pPr>
                            <w:r w:rsidRPr="00E05E8B">
                              <w:rPr>
                                <w:sz w:val="20"/>
                                <w:szCs w:val="20"/>
                              </w:rPr>
                              <w:t>Note: the specified requirements can be applicable to both handheld UE and FWA devices</w:t>
                            </w:r>
                          </w:p>
                          <w:p w14:paraId="4072663A"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requirements to support SRS antenna switching including t1r6, t2r6, t3r6, t4r6 depending on UE capability</w:t>
                            </w:r>
                          </w:p>
                          <w:p w14:paraId="7FC884FA" w14:textId="77777777" w:rsidR="00D00961" w:rsidRPr="00E05E8B" w:rsidRDefault="00D00961" w:rsidP="00D00961">
                            <w:pPr>
                              <w:rPr>
                                <w:sz w:val="20"/>
                                <w:szCs w:val="20"/>
                              </w:rPr>
                            </w:pPr>
                            <w:r w:rsidRPr="00E05E8B">
                              <w:rPr>
                                <w:rFonts w:hint="eastAsia"/>
                                <w:sz w:val="20"/>
                                <w:szCs w:val="20"/>
                              </w:rPr>
                              <w:t>Study the issue of insertion loss imbalance across SRS ports</w:t>
                            </w:r>
                            <w:r w:rsidRPr="00E05E8B">
                              <w:rPr>
                                <w:sz w:val="20"/>
                                <w:szCs w:val="20"/>
                              </w:rPr>
                              <w:t>,</w:t>
                            </w:r>
                            <w:r w:rsidRPr="00E05E8B">
                              <w:rPr>
                                <w:rFonts w:hint="eastAsia"/>
                                <w:sz w:val="20"/>
                                <w:szCs w:val="20"/>
                              </w:rPr>
                              <w:t xml:space="preserve"> and </w:t>
                            </w:r>
                            <w:r w:rsidRPr="00E05E8B">
                              <w:rPr>
                                <w:sz w:val="20"/>
                                <w:szCs w:val="20"/>
                              </w:rPr>
                              <w:t xml:space="preserve">if justified, </w:t>
                            </w:r>
                            <w:r w:rsidRPr="00E05E8B">
                              <w:rPr>
                                <w:rFonts w:hint="eastAsia"/>
                                <w:sz w:val="20"/>
                                <w:szCs w:val="20"/>
                              </w:rPr>
                              <w:t>specify the</w:t>
                            </w:r>
                            <w:r w:rsidRPr="00E05E8B">
                              <w:rPr>
                                <w:sz w:val="20"/>
                                <w:szCs w:val="20"/>
                              </w:rPr>
                              <w:t xml:space="preserve"> corresponding</w:t>
                            </w:r>
                            <w:r w:rsidRPr="00E05E8B">
                              <w:rPr>
                                <w:rFonts w:hint="eastAsia"/>
                                <w:sz w:val="20"/>
                                <w:szCs w:val="20"/>
                              </w:rPr>
                              <w:t xml:space="preserve"> solution</w:t>
                            </w:r>
                            <w:r w:rsidRPr="00E05E8B">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13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" fillcolor="white [3201]" strokeweight=".5pt">
                <v:textbox>
                  <w:txbxContent>
                    <w:p w14:paraId="29CDFA65" w14:textId="77777777" w:rsidR="00D00961" w:rsidRPr="00E05E8B" w:rsidRDefault="00D00961" w:rsidP="00D00961">
                      <w:pPr>
                        <w:rPr>
                          <w:b/>
                          <w:sz w:val="20"/>
                          <w:szCs w:val="20"/>
                        </w:rPr>
                      </w:pPr>
                      <w:r w:rsidRPr="00E05E8B">
                        <w:rPr>
                          <w:rFonts w:hint="eastAsia"/>
                          <w:b/>
                          <w:sz w:val="20"/>
                          <w:szCs w:val="20"/>
                        </w:rPr>
                        <w:t>6Rx</w:t>
                      </w:r>
                      <w:r w:rsidRPr="00E05E8B">
                        <w:rPr>
                          <w:b/>
                          <w:sz w:val="20"/>
                          <w:szCs w:val="20"/>
                        </w:rPr>
                        <w:t xml:space="preserve"> for handheld and FWA UE</w:t>
                      </w:r>
                    </w:p>
                    <w:p w14:paraId="5E0BB281" w14:textId="77777777" w:rsidR="00D00961" w:rsidRPr="00E05E8B" w:rsidRDefault="00D00961" w:rsidP="00D00961">
                      <w:pPr>
                        <w:pStyle w:val="ListParagraph"/>
                        <w:widowControl w:val="0"/>
                        <w:numPr>
                          <w:ilvl w:val="0"/>
                          <w:numId w:val="14"/>
                        </w:numPr>
                        <w:overflowPunct/>
                        <w:autoSpaceDE/>
                        <w:autoSpaceDN/>
                        <w:adjustRightInd/>
                        <w:ind w:firstLineChars="0"/>
                        <w:textAlignment w:val="auto"/>
                        <w:rPr>
                          <w:sz w:val="20"/>
                          <w:szCs w:val="20"/>
                        </w:rPr>
                      </w:pPr>
                      <w:r w:rsidRPr="00E05E8B">
                        <w:rPr>
                          <w:rFonts w:hint="eastAsia"/>
                          <w:sz w:val="20"/>
                          <w:szCs w:val="20"/>
                        </w:rPr>
                        <w:t>Specify</w:t>
                      </w:r>
                      <w:r w:rsidRPr="00E05E8B">
                        <w:rPr>
                          <w:sz w:val="20"/>
                          <w:szCs w:val="20"/>
                        </w:rPr>
                        <w:t xml:space="preserve"> the core requirements to enable 6Rx for higher frequency bands (&gt;2.5GHz) targeting at support of handheld UE for NR FR1 single carrier scenario</w:t>
                      </w:r>
                    </w:p>
                    <w:p w14:paraId="01CBF973"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E</w:t>
                      </w:r>
                      <w:r w:rsidRPr="00E05E8B">
                        <w:rPr>
                          <w:sz w:val="20"/>
                          <w:szCs w:val="20"/>
                        </w:rPr>
                        <w:t>xample bands: n41, n77/n78, n79, n104</w:t>
                      </w:r>
                    </w:p>
                    <w:p w14:paraId="092D6A8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rFonts w:hint="eastAsia"/>
                          <w:sz w:val="20"/>
                          <w:szCs w:val="20"/>
                        </w:rPr>
                        <w:t>S</w:t>
                      </w:r>
                      <w:r w:rsidRPr="00E05E8B">
                        <w:rPr>
                          <w:sz w:val="20"/>
                          <w:szCs w:val="20"/>
                        </w:rPr>
                        <w:t>upport 4 MIMO layers at least, and study the gain and feasibility and if feasible, support 6 MIMO layers</w:t>
                      </w:r>
                    </w:p>
                    <w:p w14:paraId="2E5D586D"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Rx requirements including reference sensitivity requirements for support 6Rx</w:t>
                      </w:r>
                    </w:p>
                    <w:p w14:paraId="4E1616B8" w14:textId="77777777" w:rsidR="00D00961" w:rsidRPr="00E05E8B" w:rsidRDefault="00D00961" w:rsidP="00D00961">
                      <w:pPr>
                        <w:pStyle w:val="ListParagraph"/>
                        <w:widowControl w:val="0"/>
                        <w:numPr>
                          <w:ilvl w:val="2"/>
                          <w:numId w:val="14"/>
                        </w:numPr>
                        <w:overflowPunct/>
                        <w:autoSpaceDE/>
                        <w:autoSpaceDN/>
                        <w:adjustRightInd/>
                        <w:ind w:firstLineChars="0"/>
                        <w:textAlignment w:val="auto"/>
                        <w:rPr>
                          <w:sz w:val="20"/>
                          <w:szCs w:val="20"/>
                        </w:rPr>
                      </w:pPr>
                      <w:r w:rsidRPr="00E05E8B">
                        <w:rPr>
                          <w:sz w:val="20"/>
                          <w:szCs w:val="20"/>
                        </w:rPr>
                        <w:t>Note: the specified requirements can be applicable to both handheld UE and FWA devices</w:t>
                      </w:r>
                    </w:p>
                    <w:p w14:paraId="4072663A" w14:textId="77777777" w:rsidR="00D00961" w:rsidRPr="00E05E8B" w:rsidRDefault="00D00961" w:rsidP="00D00961">
                      <w:pPr>
                        <w:pStyle w:val="ListParagraph"/>
                        <w:widowControl w:val="0"/>
                        <w:numPr>
                          <w:ilvl w:val="1"/>
                          <w:numId w:val="14"/>
                        </w:numPr>
                        <w:overflowPunct/>
                        <w:autoSpaceDE/>
                        <w:autoSpaceDN/>
                        <w:adjustRightInd/>
                        <w:ind w:firstLineChars="0"/>
                        <w:textAlignment w:val="auto"/>
                        <w:rPr>
                          <w:sz w:val="20"/>
                          <w:szCs w:val="20"/>
                        </w:rPr>
                      </w:pPr>
                      <w:r w:rsidRPr="00E05E8B">
                        <w:rPr>
                          <w:sz w:val="20"/>
                          <w:szCs w:val="20"/>
                        </w:rPr>
                        <w:t>Specify the requirements to support SRS antenna switching including t1r6, t2r6, t3r6, t4r6 depending on UE capability</w:t>
                      </w:r>
                    </w:p>
                    <w:p w14:paraId="7FC884FA" w14:textId="77777777" w:rsidR="00D00961" w:rsidRPr="00E05E8B" w:rsidRDefault="00D00961" w:rsidP="00D00961">
                      <w:pPr>
                        <w:rPr>
                          <w:sz w:val="20"/>
                          <w:szCs w:val="20"/>
                        </w:rPr>
                      </w:pPr>
                      <w:r w:rsidRPr="00E05E8B">
                        <w:rPr>
                          <w:rFonts w:hint="eastAsia"/>
                          <w:sz w:val="20"/>
                          <w:szCs w:val="20"/>
                        </w:rPr>
                        <w:t>Study the issue of insertion loss imbalance across SRS ports</w:t>
                      </w:r>
                      <w:r w:rsidRPr="00E05E8B">
                        <w:rPr>
                          <w:sz w:val="20"/>
                          <w:szCs w:val="20"/>
                        </w:rPr>
                        <w:t>,</w:t>
                      </w:r>
                      <w:r w:rsidRPr="00E05E8B">
                        <w:rPr>
                          <w:rFonts w:hint="eastAsia"/>
                          <w:sz w:val="20"/>
                          <w:szCs w:val="20"/>
                        </w:rPr>
                        <w:t xml:space="preserve"> and </w:t>
                      </w:r>
                      <w:r w:rsidRPr="00E05E8B">
                        <w:rPr>
                          <w:sz w:val="20"/>
                          <w:szCs w:val="20"/>
                        </w:rPr>
                        <w:t xml:space="preserve">if justified, </w:t>
                      </w:r>
                      <w:r w:rsidRPr="00E05E8B">
                        <w:rPr>
                          <w:rFonts w:hint="eastAsia"/>
                          <w:sz w:val="20"/>
                          <w:szCs w:val="20"/>
                        </w:rPr>
                        <w:t>specify the</w:t>
                      </w:r>
                      <w:r w:rsidRPr="00E05E8B">
                        <w:rPr>
                          <w:sz w:val="20"/>
                          <w:szCs w:val="20"/>
                        </w:rPr>
                        <w:t xml:space="preserve"> corresponding</w:t>
                      </w:r>
                      <w:r w:rsidRPr="00E05E8B">
                        <w:rPr>
                          <w:rFonts w:hint="eastAsia"/>
                          <w:sz w:val="20"/>
                          <w:szCs w:val="20"/>
                        </w:rPr>
                        <w:t xml:space="preserve"> solution</w:t>
                      </w:r>
                      <w:r w:rsidRPr="00E05E8B">
                        <w:rPr>
                          <w:sz w:val="20"/>
                          <w:szCs w:val="20"/>
                        </w:rPr>
                        <w:t>.</w:t>
                      </w:r>
                    </w:p>
                  </w:txbxContent>
                </v:textbox>
                <w10:anchorlock/>
              </v:shape>
            </w:pict>
          </mc:Fallback>
        </mc:AlternateContent>
      </w:r>
    </w:p>
    <w:p w14:paraId="49F2693C" w14:textId="72235815" w:rsidR="0048556F" w:rsidRPr="009118AB" w:rsidRDefault="0048556F" w:rsidP="0048556F">
      <w:pPr>
        <w:spacing w:after="120"/>
        <w:jc w:val="both"/>
        <w:rPr>
          <w:sz w:val="21"/>
          <w:szCs w:val="21"/>
        </w:rPr>
      </w:pPr>
      <w:r w:rsidRPr="009118AB">
        <w:rPr>
          <w:sz w:val="21"/>
          <w:szCs w:val="21"/>
        </w:rPr>
        <w:t>The following se</w:t>
      </w:r>
      <w:r w:rsidR="00D468DB">
        <w:rPr>
          <w:sz w:val="21"/>
          <w:szCs w:val="21"/>
        </w:rPr>
        <w:t>ct</w:t>
      </w:r>
      <w:r w:rsidRPr="009118AB">
        <w:rPr>
          <w:sz w:val="21"/>
          <w:szCs w:val="21"/>
        </w:rPr>
        <w:t xml:space="preserve">ions will discuss the </w:t>
      </w:r>
      <w:r w:rsidR="00CF4305" w:rsidRPr="009118AB">
        <w:rPr>
          <w:sz w:val="21"/>
          <w:szCs w:val="21"/>
        </w:rPr>
        <w:t>objectives specified in the WI</w:t>
      </w:r>
      <w:r w:rsidR="00B951D6">
        <w:rPr>
          <w:sz w:val="21"/>
          <w:szCs w:val="21"/>
        </w:rPr>
        <w:t>, focusing</w:t>
      </w:r>
      <w:r w:rsidR="00D468DB">
        <w:rPr>
          <w:sz w:val="21"/>
          <w:szCs w:val="21"/>
        </w:rPr>
        <w:t xml:space="preserve"> on</w:t>
      </w:r>
      <w:r w:rsidR="00871689">
        <w:rPr>
          <w:sz w:val="21"/>
          <w:szCs w:val="21"/>
        </w:rPr>
        <w:t xml:space="preserve"> the </w:t>
      </w:r>
      <w:r w:rsidR="006B1BCB">
        <w:rPr>
          <w:sz w:val="21"/>
          <w:szCs w:val="21"/>
        </w:rPr>
        <w:t xml:space="preserve">6Rx </w:t>
      </w:r>
      <w:r w:rsidR="00DD5BB7">
        <w:rPr>
          <w:sz w:val="21"/>
          <w:szCs w:val="21"/>
        </w:rPr>
        <w:t>MIMO layers</w:t>
      </w:r>
      <w:r w:rsidR="00AF4DA0">
        <w:rPr>
          <w:sz w:val="21"/>
          <w:szCs w:val="21"/>
        </w:rPr>
        <w:t>.</w:t>
      </w:r>
    </w:p>
    <w:p w14:paraId="1D307AC5" w14:textId="77777777" w:rsidR="006D544B" w:rsidRPr="001C2D88" w:rsidRDefault="006D544B" w:rsidP="00E821A1">
      <w:pPr>
        <w:spacing w:after="120"/>
        <w:jc w:val="both"/>
        <w:rPr>
          <w:rFonts w:ascii="Arial" w:hAnsi="Arial" w:cs="Arial"/>
        </w:rPr>
      </w:pPr>
    </w:p>
    <w:p w14:paraId="2D2D9C3D" w14:textId="11D49250" w:rsidR="009F4593" w:rsidRPr="008B15C3" w:rsidRDefault="002D0B6D" w:rsidP="008B15C3">
      <w:pPr>
        <w:pStyle w:val="Heading1"/>
        <w:jc w:val="both"/>
        <w:rPr>
          <w:rFonts w:cs="Arial"/>
          <w:lang w:val="en-US" w:eastAsia="ja-JP"/>
        </w:rPr>
      </w:pPr>
      <w:r>
        <w:rPr>
          <w:rFonts w:cs="Arial"/>
          <w:lang w:val="en-US" w:eastAsia="ja-JP"/>
        </w:rPr>
        <w:t>Support of MIMO layers</w:t>
      </w:r>
    </w:p>
    <w:p w14:paraId="014EDBCD" w14:textId="761C7A49" w:rsidR="00CB0AB3" w:rsidRDefault="004D5CF7" w:rsidP="00CB0AB3">
      <w:pPr>
        <w:rPr>
          <w:sz w:val="20"/>
          <w:szCs w:val="20"/>
          <w:lang w:eastAsia="ja-JP"/>
        </w:rPr>
      </w:pPr>
      <w:r>
        <w:rPr>
          <w:sz w:val="20"/>
          <w:szCs w:val="20"/>
          <w:lang w:eastAsia="ja-JP"/>
        </w:rPr>
        <w:t>The progress of MIMO 6 layers has been very slow during the last meeting,</w:t>
      </w:r>
      <w:r w:rsidR="00EC77D3" w:rsidRPr="00E05E8B">
        <w:rPr>
          <w:sz w:val="20"/>
          <w:szCs w:val="20"/>
          <w:lang w:eastAsia="ja-JP"/>
        </w:rPr>
        <w:t xml:space="preserve"> </w:t>
      </w:r>
      <w:r>
        <w:rPr>
          <w:sz w:val="20"/>
          <w:szCs w:val="20"/>
          <w:lang w:eastAsia="ja-JP"/>
        </w:rPr>
        <w:t xml:space="preserve">the </w:t>
      </w:r>
      <w:r w:rsidR="00EC77D3" w:rsidRPr="00E05E8B">
        <w:rPr>
          <w:sz w:val="20"/>
          <w:szCs w:val="20"/>
          <w:lang w:eastAsia="ja-JP"/>
        </w:rPr>
        <w:t xml:space="preserve">WF on the </w:t>
      </w:r>
      <w:r w:rsidR="002D0B6D" w:rsidRPr="00E05E8B">
        <w:rPr>
          <w:sz w:val="20"/>
          <w:szCs w:val="20"/>
          <w:lang w:eastAsia="ja-JP"/>
        </w:rPr>
        <w:t xml:space="preserve">MIMO layers </w:t>
      </w:r>
      <w:r w:rsidR="00EC77D3" w:rsidRPr="00E05E8B">
        <w:rPr>
          <w:sz w:val="20"/>
          <w:szCs w:val="20"/>
          <w:lang w:eastAsia="ja-JP"/>
        </w:rPr>
        <w:t>for 6Rx</w:t>
      </w:r>
      <w:r>
        <w:rPr>
          <w:sz w:val="20"/>
          <w:szCs w:val="20"/>
          <w:lang w:eastAsia="ja-JP"/>
        </w:rPr>
        <w:t xml:space="preserve"> are captured below</w:t>
      </w:r>
      <w:r w:rsidR="002D0B6D" w:rsidRPr="00E05E8B">
        <w:rPr>
          <w:sz w:val="20"/>
          <w:szCs w:val="20"/>
          <w:lang w:eastAsia="ja-JP"/>
        </w:rPr>
        <w:t xml:space="preserve"> </w:t>
      </w:r>
      <w:r w:rsidR="002179CE" w:rsidRPr="00E05E8B">
        <w:rPr>
          <w:sz w:val="20"/>
          <w:szCs w:val="20"/>
          <w:lang w:eastAsia="ja-JP"/>
        </w:rPr>
        <w:fldChar w:fldCharType="begin"/>
      </w:r>
      <w:r w:rsidR="002179CE" w:rsidRPr="00E05E8B">
        <w:rPr>
          <w:sz w:val="20"/>
          <w:szCs w:val="20"/>
          <w:lang w:eastAsia="ja-JP"/>
        </w:rPr>
        <w:instrText xml:space="preserve"> REF _Ref165554939 \n \h </w:instrText>
      </w:r>
      <w:r w:rsidR="00E05E8B">
        <w:rPr>
          <w:sz w:val="20"/>
          <w:szCs w:val="20"/>
          <w:lang w:eastAsia="ja-JP"/>
        </w:rPr>
        <w:instrText xml:space="preserve"> \* MERGEFORMAT </w:instrText>
      </w:r>
      <w:r w:rsidR="002179CE" w:rsidRPr="00E05E8B">
        <w:rPr>
          <w:sz w:val="20"/>
          <w:szCs w:val="20"/>
          <w:lang w:eastAsia="ja-JP"/>
        </w:rPr>
      </w:r>
      <w:r w:rsidR="002179CE" w:rsidRPr="00E05E8B">
        <w:rPr>
          <w:sz w:val="20"/>
          <w:szCs w:val="20"/>
          <w:lang w:eastAsia="ja-JP"/>
        </w:rPr>
        <w:fldChar w:fldCharType="separate"/>
      </w:r>
      <w:r w:rsidR="00385118">
        <w:rPr>
          <w:sz w:val="20"/>
          <w:szCs w:val="20"/>
          <w:lang w:eastAsia="ja-JP"/>
        </w:rPr>
        <w:t>[2]</w:t>
      </w:r>
      <w:r w:rsidR="002179CE" w:rsidRPr="00E05E8B">
        <w:rPr>
          <w:sz w:val="20"/>
          <w:szCs w:val="20"/>
          <w:lang w:eastAsia="ja-JP"/>
        </w:rPr>
        <w:fldChar w:fldCharType="end"/>
      </w:r>
      <w:r w:rsidR="00AD4307" w:rsidRPr="00E05E8B">
        <w:rPr>
          <w:sz w:val="20"/>
          <w:szCs w:val="20"/>
          <w:lang w:eastAsia="ja-JP"/>
        </w:rPr>
        <w:t>:</w:t>
      </w:r>
    </w:p>
    <w:p w14:paraId="61DEF895" w14:textId="77777777" w:rsidR="00766F06" w:rsidRPr="00E05E8B" w:rsidRDefault="00766F06" w:rsidP="00CB0AB3">
      <w:pPr>
        <w:rPr>
          <w:sz w:val="20"/>
          <w:szCs w:val="20"/>
          <w:lang w:eastAsia="ja-JP"/>
        </w:rPr>
      </w:pPr>
    </w:p>
    <w:p w14:paraId="7654D505" w14:textId="3DC54AE8" w:rsidR="00AD4307" w:rsidRPr="00CC62AE" w:rsidRDefault="00BF450A" w:rsidP="00CB0AB3">
      <w:pPr>
        <w:rPr>
          <w:sz w:val="20"/>
          <w:szCs w:val="20"/>
          <w:lang w:eastAsia="ja-JP"/>
        </w:rPr>
      </w:pPr>
      <w:r w:rsidRPr="008740ED">
        <w:rPr>
          <w:noProof/>
          <w:sz w:val="22"/>
          <w:szCs w:val="22"/>
        </w:rPr>
        <mc:AlternateContent>
          <mc:Choice Requires="wps">
            <w:drawing>
              <wp:inline distT="0" distB="0" distL="0" distR="0" wp14:anchorId="54D768E4" wp14:editId="13AC90A5">
                <wp:extent cx="6002866" cy="1980000"/>
                <wp:effectExtent l="0" t="0" r="17145" b="13970"/>
                <wp:docPr id="402478501" name="Text Box 402478501"/>
                <wp:cNvGraphicFramePr/>
                <a:graphic xmlns:a="http://schemas.openxmlformats.org/drawingml/2006/main">
                  <a:graphicData uri="http://schemas.microsoft.com/office/word/2010/wordprocessingShape">
                    <wps:wsp>
                      <wps:cNvSpPr txBox="1"/>
                      <wps:spPr>
                        <a:xfrm>
                          <a:off x="0" y="0"/>
                          <a:ext cx="6002866" cy="1980000"/>
                        </a:xfrm>
                        <a:prstGeom prst="rect">
                          <a:avLst/>
                        </a:prstGeom>
                        <a:solidFill>
                          <a:schemeClr val="lt1"/>
                        </a:solidFill>
                        <a:ln w="6350">
                          <a:solidFill>
                            <a:prstClr val="black"/>
                          </a:solidFill>
                        </a:ln>
                      </wps:spPr>
                      <wps:txbx>
                        <w:txbxContent>
                          <w:p w14:paraId="7D32BB45" w14:textId="77777777" w:rsidR="00BF450A" w:rsidRPr="00813A4D" w:rsidRDefault="00BF450A" w:rsidP="00BF450A">
                            <w:pPr>
                              <w:pStyle w:val="paragraph"/>
                              <w:spacing w:before="0" w:beforeAutospacing="0" w:after="0" w:afterAutospacing="0"/>
                              <w:ind w:left="1125" w:hanging="1125"/>
                              <w:textAlignment w:val="baseline"/>
                              <w:rPr>
                                <w:rFonts w:ascii="Segoe UI" w:hAnsi="Segoe UI" w:cs="Segoe UI"/>
                                <w:sz w:val="15"/>
                                <w:szCs w:val="15"/>
                              </w:rPr>
                            </w:pPr>
                            <w:r w:rsidRPr="00813A4D">
                              <w:rPr>
                                <w:rStyle w:val="normaltextrun"/>
                                <w:rFonts w:ascii="Arial" w:hAnsi="Arial" w:cs="Arial"/>
                                <w:lang w:val="en-GB"/>
                              </w:rPr>
                              <w:t>Sub-topic 2-1:</w:t>
                            </w:r>
                            <w:r w:rsidRPr="00813A4D">
                              <w:rPr>
                                <w:rStyle w:val="tabchar"/>
                                <w:rFonts w:ascii="Calibri" w:hAnsi="Calibri" w:cs="Calibri"/>
                              </w:rPr>
                              <w:tab/>
                            </w:r>
                            <w:r w:rsidRPr="00813A4D">
                              <w:rPr>
                                <w:rStyle w:val="normaltextrun"/>
                                <w:rFonts w:ascii="Arial" w:hAnsi="Arial" w:cs="Arial"/>
                                <w:lang w:val="en-GB"/>
                              </w:rPr>
                              <w:t>General considerations for MIMO layer evaluation for 6Rx UE</w:t>
                            </w:r>
                            <w:r w:rsidRPr="00813A4D">
                              <w:rPr>
                                <w:rStyle w:val="eop"/>
                                <w:rFonts w:ascii="Arial" w:hAnsi="Arial" w:cs="Arial"/>
                              </w:rPr>
                              <w:t> </w:t>
                            </w:r>
                          </w:p>
                          <w:p w14:paraId="1E47546F" w14:textId="77777777" w:rsidR="00BF450A" w:rsidRDefault="00BF450A" w:rsidP="00BF450A">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2-1-1: Tx EVM assumptions for 6-layer feasibility evaluation</w:t>
                            </w:r>
                            <w:r>
                              <w:rPr>
                                <w:rStyle w:val="eop"/>
                                <w:sz w:val="20"/>
                                <w:szCs w:val="20"/>
                              </w:rPr>
                              <w:t> </w:t>
                            </w:r>
                          </w:p>
                          <w:p w14:paraId="317EDE4C" w14:textId="77777777" w:rsidR="00BF450A" w:rsidRDefault="00BF450A" w:rsidP="00BF450A">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options.</w:t>
                            </w:r>
                            <w:r>
                              <w:rPr>
                                <w:rStyle w:val="eop"/>
                                <w:sz w:val="20"/>
                                <w:szCs w:val="20"/>
                              </w:rPr>
                              <w:t> </w:t>
                            </w:r>
                          </w:p>
                          <w:p w14:paraId="6B22D762" w14:textId="77777777" w:rsidR="00BF450A" w:rsidRDefault="00BF450A" w:rsidP="00BF450A">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1: Use Tx EVM = 1%</w:t>
                            </w:r>
                            <w:r>
                              <w:rPr>
                                <w:rStyle w:val="eop"/>
                                <w:sz w:val="20"/>
                                <w:szCs w:val="20"/>
                              </w:rPr>
                              <w:t> </w:t>
                            </w:r>
                          </w:p>
                          <w:p w14:paraId="32ADB946" w14:textId="77777777" w:rsidR="00BF450A" w:rsidRDefault="00BF450A" w:rsidP="00BF450A">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2: Use Tx EVM = 3% for all of modulation order in MCS Table 2 for performance evaluation</w:t>
                            </w:r>
                            <w:r>
                              <w:rPr>
                                <w:rStyle w:val="eop"/>
                                <w:sz w:val="20"/>
                                <w:szCs w:val="20"/>
                              </w:rPr>
                              <w:t> </w:t>
                            </w:r>
                          </w:p>
                          <w:p w14:paraId="50828B31" w14:textId="6E06E26B" w:rsidR="00BF450A" w:rsidRDefault="00BF450A" w:rsidP="005B42C3">
                            <w:pPr>
                              <w:pStyle w:val="paragraph"/>
                              <w:spacing w:before="0" w:beforeAutospacing="0" w:after="0" w:afterAutospacing="0"/>
                              <w:ind w:left="555" w:hanging="270"/>
                              <w:textAlignment w:val="baseline"/>
                              <w:rPr>
                                <w:rStyle w:val="eop"/>
                                <w:sz w:val="20"/>
                                <w:szCs w:val="20"/>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 xml:space="preserve">Option 3: Consider </w:t>
                            </w:r>
                            <w:proofErr w:type="spellStart"/>
                            <w:r>
                              <w:rPr>
                                <w:rStyle w:val="normaltextrun"/>
                                <w:sz w:val="20"/>
                                <w:szCs w:val="20"/>
                                <w:lang w:val="en-GB"/>
                              </w:rPr>
                              <w:t>TxEVM</w:t>
                            </w:r>
                            <w:proofErr w:type="spellEnd"/>
                            <w:r>
                              <w:rPr>
                                <w:rStyle w:val="normaltextrun"/>
                                <w:sz w:val="20"/>
                                <w:szCs w:val="20"/>
                                <w:lang w:val="en-GB"/>
                              </w:rPr>
                              <w:t xml:space="preserve"> of 6% for 64QAM and </w:t>
                            </w:r>
                            <w:proofErr w:type="spellStart"/>
                            <w:r>
                              <w:rPr>
                                <w:rStyle w:val="normaltextrun"/>
                                <w:sz w:val="20"/>
                                <w:szCs w:val="20"/>
                                <w:lang w:val="en-GB"/>
                              </w:rPr>
                              <w:t>TxEVM</w:t>
                            </w:r>
                            <w:proofErr w:type="spellEnd"/>
                            <w:r>
                              <w:rPr>
                                <w:rStyle w:val="normaltextrun"/>
                                <w:sz w:val="20"/>
                                <w:szCs w:val="20"/>
                                <w:lang w:val="en-GB"/>
                              </w:rPr>
                              <w:t xml:space="preserve"> 3% for 256QAM</w:t>
                            </w:r>
                            <w:r>
                              <w:rPr>
                                <w:rStyle w:val="eop"/>
                                <w:sz w:val="20"/>
                                <w:szCs w:val="20"/>
                              </w:rPr>
                              <w:t> </w:t>
                            </w:r>
                          </w:p>
                          <w:p w14:paraId="12E45F6A" w14:textId="67764609" w:rsidR="00766F06" w:rsidRDefault="00766F06" w:rsidP="00766F06">
                            <w:pPr>
                              <w:pStyle w:val="paragraph"/>
                              <w:spacing w:before="0" w:beforeAutospacing="0" w:after="0" w:afterAutospacing="0"/>
                              <w:textAlignment w:val="baseline"/>
                              <w:rPr>
                                <w:rStyle w:val="eop"/>
                                <w:sz w:val="20"/>
                                <w:szCs w:val="20"/>
                              </w:rPr>
                            </w:pPr>
                            <w:r>
                              <w:rPr>
                                <w:rStyle w:val="normaltextrun"/>
                                <w:b/>
                                <w:bCs/>
                                <w:sz w:val="20"/>
                                <w:szCs w:val="20"/>
                                <w:u w:val="single"/>
                                <w:lang w:val="en-GB"/>
                              </w:rPr>
                              <w:t>Issue 2-1-2: 6-Layer Feasibility Evaluation Assumptions</w:t>
                            </w:r>
                            <w:r>
                              <w:rPr>
                                <w:rStyle w:val="eop"/>
                                <w:sz w:val="20"/>
                                <w:szCs w:val="20"/>
                              </w:rPr>
                              <w:t> </w:t>
                            </w:r>
                          </w:p>
                          <w:p w14:paraId="03A5B8E5" w14:textId="77777777" w:rsidR="00813A4D" w:rsidRDefault="00813A4D" w:rsidP="00813A4D">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and align on simulation assumptions provided in Annex A and discuss possible options for refinement and down selection for key parameters as identified in company proposals as summarised below. The bullet list included is not intended to be a complete set of options and it does not specifically down select or preclude other options for refinement. It is only intended to summarize the options presented.</w:t>
                            </w:r>
                            <w:r>
                              <w:rPr>
                                <w:rStyle w:val="eop"/>
                                <w:sz w:val="20"/>
                                <w:szCs w:val="20"/>
                              </w:rPr>
                              <w:t> </w:t>
                            </w:r>
                          </w:p>
                          <w:p w14:paraId="138F831D" w14:textId="77777777" w:rsidR="00813A4D" w:rsidRPr="005B42C3" w:rsidRDefault="00813A4D" w:rsidP="00766F06">
                            <w:pPr>
                              <w:pStyle w:val="paragraph"/>
                              <w:spacing w:before="0" w:beforeAutospacing="0" w:after="0" w:afterAutospacing="0"/>
                              <w:textAlignment w:val="baseline"/>
                              <w:rPr>
                                <w:rFonts w:ascii="Segoe UI" w:hAnsi="Segoe UI" w:cs="Segoe U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4D768E4" id="Text Box 402478501" o:spid="_x0000_s1027" type="#_x0000_t202" style="width:472.65pt;height:15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" fillcolor="white [3201]" strokeweight=".5pt">
                <v:textbox>
                  <w:txbxContent>
                    <w:p w14:paraId="7D32BB45" w14:textId="77777777" w:rsidR="00BF450A" w:rsidRPr="00813A4D" w:rsidRDefault="00BF450A" w:rsidP="00BF450A">
                      <w:pPr>
                        <w:pStyle w:val="paragraph"/>
                        <w:spacing w:before="0" w:beforeAutospacing="0" w:after="0" w:afterAutospacing="0"/>
                        <w:ind w:left="1125" w:hanging="1125"/>
                        <w:textAlignment w:val="baseline"/>
                        <w:rPr>
                          <w:rFonts w:ascii="Segoe UI" w:hAnsi="Segoe UI" w:cs="Segoe UI"/>
                          <w:sz w:val="15"/>
                          <w:szCs w:val="15"/>
                        </w:rPr>
                      </w:pPr>
                      <w:r w:rsidRPr="00813A4D">
                        <w:rPr>
                          <w:rStyle w:val="normaltextrun"/>
                          <w:rFonts w:ascii="Arial" w:hAnsi="Arial" w:cs="Arial"/>
                          <w:lang w:val="en-GB"/>
                        </w:rPr>
                        <w:t>Sub-topic 2-1:</w:t>
                      </w:r>
                      <w:r w:rsidRPr="00813A4D">
                        <w:rPr>
                          <w:rStyle w:val="tabchar"/>
                          <w:rFonts w:ascii="Calibri" w:hAnsi="Calibri" w:cs="Calibri"/>
                        </w:rPr>
                        <w:tab/>
                      </w:r>
                      <w:r w:rsidRPr="00813A4D">
                        <w:rPr>
                          <w:rStyle w:val="normaltextrun"/>
                          <w:rFonts w:ascii="Arial" w:hAnsi="Arial" w:cs="Arial"/>
                          <w:lang w:val="en-GB"/>
                        </w:rPr>
                        <w:t>General considerations for MIMO layer evaluation for 6Rx UE</w:t>
                      </w:r>
                      <w:r w:rsidRPr="00813A4D">
                        <w:rPr>
                          <w:rStyle w:val="eop"/>
                          <w:rFonts w:ascii="Arial" w:hAnsi="Arial" w:cs="Arial"/>
                        </w:rPr>
                        <w:t> </w:t>
                      </w:r>
                    </w:p>
                    <w:p w14:paraId="1E47546F" w14:textId="77777777" w:rsidR="00BF450A" w:rsidRDefault="00BF450A" w:rsidP="00BF450A">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2-1-1: Tx EVM assumptions for 6-layer feasibility evaluation</w:t>
                      </w:r>
                      <w:r>
                        <w:rPr>
                          <w:rStyle w:val="eop"/>
                          <w:sz w:val="20"/>
                          <w:szCs w:val="20"/>
                        </w:rPr>
                        <w:t> </w:t>
                      </w:r>
                    </w:p>
                    <w:p w14:paraId="317EDE4C" w14:textId="77777777" w:rsidR="00BF450A" w:rsidRDefault="00BF450A" w:rsidP="00BF450A">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options.</w:t>
                      </w:r>
                      <w:r>
                        <w:rPr>
                          <w:rStyle w:val="eop"/>
                          <w:sz w:val="20"/>
                          <w:szCs w:val="20"/>
                        </w:rPr>
                        <w:t> </w:t>
                      </w:r>
                    </w:p>
                    <w:p w14:paraId="6B22D762" w14:textId="77777777" w:rsidR="00BF450A" w:rsidRDefault="00BF450A" w:rsidP="00BF450A">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1: Use Tx EVM = 1%</w:t>
                      </w:r>
                      <w:r>
                        <w:rPr>
                          <w:rStyle w:val="eop"/>
                          <w:sz w:val="20"/>
                          <w:szCs w:val="20"/>
                        </w:rPr>
                        <w:t> </w:t>
                      </w:r>
                    </w:p>
                    <w:p w14:paraId="32ADB946" w14:textId="77777777" w:rsidR="00BF450A" w:rsidRDefault="00BF450A" w:rsidP="00BF450A">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2: Use Tx EVM = 3% for all of modulation order in MCS Table 2 for performance evaluation</w:t>
                      </w:r>
                      <w:r>
                        <w:rPr>
                          <w:rStyle w:val="eop"/>
                          <w:sz w:val="20"/>
                          <w:szCs w:val="20"/>
                        </w:rPr>
                        <w:t> </w:t>
                      </w:r>
                    </w:p>
                    <w:p w14:paraId="50828B31" w14:textId="6E06E26B" w:rsidR="00BF450A" w:rsidRDefault="00BF450A" w:rsidP="005B42C3">
                      <w:pPr>
                        <w:pStyle w:val="paragraph"/>
                        <w:spacing w:before="0" w:beforeAutospacing="0" w:after="0" w:afterAutospacing="0"/>
                        <w:ind w:left="555" w:hanging="270"/>
                        <w:textAlignment w:val="baseline"/>
                        <w:rPr>
                          <w:rStyle w:val="eop"/>
                          <w:sz w:val="20"/>
                          <w:szCs w:val="20"/>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 xml:space="preserve">Option 3: Consider </w:t>
                      </w:r>
                      <w:proofErr w:type="spellStart"/>
                      <w:r>
                        <w:rPr>
                          <w:rStyle w:val="normaltextrun"/>
                          <w:sz w:val="20"/>
                          <w:szCs w:val="20"/>
                          <w:lang w:val="en-GB"/>
                        </w:rPr>
                        <w:t>TxEVM</w:t>
                      </w:r>
                      <w:proofErr w:type="spellEnd"/>
                      <w:r>
                        <w:rPr>
                          <w:rStyle w:val="normaltextrun"/>
                          <w:sz w:val="20"/>
                          <w:szCs w:val="20"/>
                          <w:lang w:val="en-GB"/>
                        </w:rPr>
                        <w:t xml:space="preserve"> of 6% for 64QAM and </w:t>
                      </w:r>
                      <w:proofErr w:type="spellStart"/>
                      <w:r>
                        <w:rPr>
                          <w:rStyle w:val="normaltextrun"/>
                          <w:sz w:val="20"/>
                          <w:szCs w:val="20"/>
                          <w:lang w:val="en-GB"/>
                        </w:rPr>
                        <w:t>TxEVM</w:t>
                      </w:r>
                      <w:proofErr w:type="spellEnd"/>
                      <w:r>
                        <w:rPr>
                          <w:rStyle w:val="normaltextrun"/>
                          <w:sz w:val="20"/>
                          <w:szCs w:val="20"/>
                          <w:lang w:val="en-GB"/>
                        </w:rPr>
                        <w:t xml:space="preserve"> 3% for 256QAM</w:t>
                      </w:r>
                      <w:r>
                        <w:rPr>
                          <w:rStyle w:val="eop"/>
                          <w:sz w:val="20"/>
                          <w:szCs w:val="20"/>
                        </w:rPr>
                        <w:t> </w:t>
                      </w:r>
                    </w:p>
                    <w:p w14:paraId="12E45F6A" w14:textId="67764609" w:rsidR="00766F06" w:rsidRDefault="00766F06" w:rsidP="00766F06">
                      <w:pPr>
                        <w:pStyle w:val="paragraph"/>
                        <w:spacing w:before="0" w:beforeAutospacing="0" w:after="0" w:afterAutospacing="0"/>
                        <w:textAlignment w:val="baseline"/>
                        <w:rPr>
                          <w:rStyle w:val="eop"/>
                          <w:sz w:val="20"/>
                          <w:szCs w:val="20"/>
                        </w:rPr>
                      </w:pPr>
                      <w:r>
                        <w:rPr>
                          <w:rStyle w:val="normaltextrun"/>
                          <w:b/>
                          <w:bCs/>
                          <w:sz w:val="20"/>
                          <w:szCs w:val="20"/>
                          <w:u w:val="single"/>
                          <w:lang w:val="en-GB"/>
                        </w:rPr>
                        <w:t>Issue 2-1-2: 6-Layer Feasibility Evaluation Assumptions</w:t>
                      </w:r>
                      <w:r>
                        <w:rPr>
                          <w:rStyle w:val="eop"/>
                          <w:sz w:val="20"/>
                          <w:szCs w:val="20"/>
                        </w:rPr>
                        <w:t> </w:t>
                      </w:r>
                    </w:p>
                    <w:p w14:paraId="03A5B8E5" w14:textId="77777777" w:rsidR="00813A4D" w:rsidRDefault="00813A4D" w:rsidP="00813A4D">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and align on simulation assumptions provided in Annex A and discuss possible options for refinement and down selection for key parameters as identified in company proposals as summarised below. The bullet list included is not intended to be a complete set of options and it does not specifically down select or preclude other options for refinement. It is only intended to summarize the options presented.</w:t>
                      </w:r>
                      <w:r>
                        <w:rPr>
                          <w:rStyle w:val="eop"/>
                          <w:sz w:val="20"/>
                          <w:szCs w:val="20"/>
                        </w:rPr>
                        <w:t> </w:t>
                      </w:r>
                    </w:p>
                    <w:p w14:paraId="138F831D" w14:textId="77777777" w:rsidR="00813A4D" w:rsidRPr="005B42C3" w:rsidRDefault="00813A4D" w:rsidP="00766F06">
                      <w:pPr>
                        <w:pStyle w:val="paragraph"/>
                        <w:spacing w:before="0" w:beforeAutospacing="0" w:after="0" w:afterAutospacing="0"/>
                        <w:textAlignment w:val="baseline"/>
                        <w:rPr>
                          <w:rFonts w:ascii="Segoe UI" w:hAnsi="Segoe UI" w:cs="Segoe UI"/>
                          <w:sz w:val="18"/>
                          <w:szCs w:val="18"/>
                        </w:rPr>
                      </w:pPr>
                    </w:p>
                  </w:txbxContent>
                </v:textbox>
                <w10:anchorlock/>
              </v:shape>
            </w:pict>
          </mc:Fallback>
        </mc:AlternateContent>
      </w:r>
    </w:p>
    <w:p w14:paraId="4EC734A9" w14:textId="53BD7E5B" w:rsidR="00AF6A26" w:rsidRDefault="00B45B96" w:rsidP="00DD2DDC">
      <w:pPr>
        <w:spacing w:after="160" w:line="259" w:lineRule="auto"/>
        <w:rPr>
          <w:rFonts w:ascii="Arial" w:eastAsia="Calibri" w:hAnsi="Arial" w:cs="Arial"/>
          <w:sz w:val="20"/>
          <w:szCs w:val="22"/>
          <w:lang w:eastAsia="ja-JP"/>
        </w:rPr>
      </w:pPr>
      <w:r>
        <w:rPr>
          <w:rFonts w:ascii="Arial" w:eastAsia="Calibri" w:hAnsi="Arial" w:cs="Arial"/>
          <w:noProof/>
          <w:sz w:val="20"/>
          <w:szCs w:val="22"/>
          <w:lang w:eastAsia="ja-JP"/>
        </w:rPr>
        <w:lastRenderedPageBreak/>
        <mc:AlternateContent>
          <mc:Choice Requires="wps">
            <w:drawing>
              <wp:inline distT="0" distB="0" distL="0" distR="0" wp14:anchorId="27A55AA7" wp14:editId="33745F3F">
                <wp:extent cx="6080370" cy="9000000"/>
                <wp:effectExtent l="0" t="0" r="15875" b="17145"/>
                <wp:docPr id="231773928" name="Text Box 4"/>
                <wp:cNvGraphicFramePr/>
                <a:graphic xmlns:a="http://schemas.openxmlformats.org/drawingml/2006/main">
                  <a:graphicData uri="http://schemas.microsoft.com/office/word/2010/wordprocessingShape">
                    <wps:wsp>
                      <wps:cNvSpPr txBox="1"/>
                      <wps:spPr>
                        <a:xfrm>
                          <a:off x="0" y="0"/>
                          <a:ext cx="6080370" cy="9000000"/>
                        </a:xfrm>
                        <a:prstGeom prst="rect">
                          <a:avLst/>
                        </a:prstGeom>
                        <a:solidFill>
                          <a:schemeClr val="lt1"/>
                        </a:solidFill>
                        <a:ln w="6350">
                          <a:solidFill>
                            <a:prstClr val="black"/>
                          </a:solidFill>
                        </a:ln>
                      </wps:spPr>
                      <wps:txbx>
                        <w:txbxContent>
                          <w:p w14:paraId="6D67EFEA"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Antenna Configuration:</w:t>
                            </w:r>
                            <w:r>
                              <w:rPr>
                                <w:rStyle w:val="eop"/>
                                <w:sz w:val="20"/>
                                <w:szCs w:val="20"/>
                              </w:rPr>
                              <w:t> </w:t>
                            </w:r>
                          </w:p>
                          <w:p w14:paraId="476BC51D"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Limit the transmit/receive antenna configuration to 8Tx/6Rx and exclude 16Tx/6Rx and 32Tx/6Rx antenna configurations.</w:t>
                            </w:r>
                            <w:r>
                              <w:rPr>
                                <w:rStyle w:val="eop"/>
                                <w:sz w:val="20"/>
                                <w:szCs w:val="20"/>
                              </w:rPr>
                              <w:t> </w:t>
                            </w:r>
                          </w:p>
                          <w:p w14:paraId="0C75D2F6"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both 8Tx/6Rx and 32Tx/6Rx antenna configurations</w:t>
                            </w:r>
                            <w:r>
                              <w:rPr>
                                <w:rStyle w:val="eop"/>
                                <w:sz w:val="20"/>
                                <w:szCs w:val="20"/>
                              </w:rPr>
                              <w:t> </w:t>
                            </w:r>
                          </w:p>
                          <w:p w14:paraId="1F2AF0A6"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DMRS Configuration:</w:t>
                            </w:r>
                            <w:r>
                              <w:rPr>
                                <w:rStyle w:val="eop"/>
                                <w:sz w:val="20"/>
                                <w:szCs w:val="20"/>
                              </w:rPr>
                              <w:t> </w:t>
                            </w:r>
                          </w:p>
                          <w:p w14:paraId="4D5EDC82"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DMRS Configuration Option 1: Rel-18 1+1(6L), Rel-15 1+1(4L) from Annex A table.</w:t>
                            </w:r>
                            <w:r>
                              <w:rPr>
                                <w:rStyle w:val="eop"/>
                                <w:sz w:val="20"/>
                                <w:szCs w:val="20"/>
                              </w:rPr>
                              <w:t> </w:t>
                            </w:r>
                          </w:p>
                          <w:p w14:paraId="4B3E36A6"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DMRS Configuration Option 3: Rel-15 1+1(4L), Rel-15 2+2(6L) from Annex A table.</w:t>
                            </w:r>
                            <w:r>
                              <w:rPr>
                                <w:rStyle w:val="eop"/>
                                <w:sz w:val="20"/>
                                <w:szCs w:val="20"/>
                              </w:rPr>
                              <w:t> </w:t>
                            </w:r>
                          </w:p>
                          <w:p w14:paraId="2CC36CD3"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DMRS Configuration Option 1: Rel-18 1+1(6L), Rel-15 1+1(4L) and Option 3: Rel-15 1+1(4L), Rel-15 2+2(6L) from Annex A table.</w:t>
                            </w:r>
                            <w:r>
                              <w:rPr>
                                <w:rStyle w:val="eop"/>
                                <w:sz w:val="20"/>
                                <w:szCs w:val="20"/>
                              </w:rPr>
                              <w:t> </w:t>
                            </w:r>
                          </w:p>
                          <w:p w14:paraId="6032B16B"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additional DMRS Configuration Option 1a: Rel-18 1+1(6L), Rel-18 1+1(4L)</w:t>
                            </w:r>
                            <w:r>
                              <w:rPr>
                                <w:rStyle w:val="eop"/>
                                <w:sz w:val="20"/>
                                <w:szCs w:val="20"/>
                              </w:rPr>
                              <w:t> </w:t>
                            </w:r>
                          </w:p>
                          <w:p w14:paraId="13CD3CC0"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Rank</w:t>
                            </w:r>
                            <w:r>
                              <w:rPr>
                                <w:rStyle w:val="eop"/>
                                <w:sz w:val="20"/>
                                <w:szCs w:val="20"/>
                              </w:rPr>
                              <w:t> </w:t>
                            </w:r>
                          </w:p>
                          <w:p w14:paraId="43A05449"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Include only Rank 4 and Rank 6 configurations</w:t>
                            </w:r>
                            <w:r>
                              <w:rPr>
                                <w:rStyle w:val="eop"/>
                                <w:sz w:val="20"/>
                                <w:szCs w:val="20"/>
                              </w:rPr>
                              <w:t> </w:t>
                            </w:r>
                          </w:p>
                          <w:p w14:paraId="78CE59BF"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Include Rank 5, in addition to Rank 4 and Rank 6</w:t>
                            </w:r>
                            <w:r>
                              <w:rPr>
                                <w:rStyle w:val="eop"/>
                                <w:sz w:val="20"/>
                                <w:szCs w:val="20"/>
                              </w:rPr>
                              <w:t> </w:t>
                            </w:r>
                          </w:p>
                          <w:p w14:paraId="1F55DD70"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Modulation and Coding Schemes for Adaptive MCS</w:t>
                            </w:r>
                            <w:r>
                              <w:rPr>
                                <w:rStyle w:val="eop"/>
                                <w:sz w:val="20"/>
                                <w:szCs w:val="20"/>
                              </w:rPr>
                              <w:t> </w:t>
                            </w:r>
                          </w:p>
                          <w:p w14:paraId="3C1CDE7D"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Table 2 only, 64QAM + 256QAM</w:t>
                            </w:r>
                            <w:r>
                              <w:rPr>
                                <w:rStyle w:val="eop"/>
                                <w:sz w:val="20"/>
                                <w:szCs w:val="20"/>
                              </w:rPr>
                              <w:t> </w:t>
                            </w:r>
                          </w:p>
                          <w:p w14:paraId="3A904238"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Table 1 only, 64QAM</w:t>
                            </w:r>
                            <w:r>
                              <w:rPr>
                                <w:rStyle w:val="eop"/>
                                <w:sz w:val="20"/>
                                <w:szCs w:val="20"/>
                              </w:rPr>
                              <w:t> </w:t>
                            </w:r>
                          </w:p>
                          <w:p w14:paraId="4B492BE5"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Table 1 and Table 2</w:t>
                            </w:r>
                            <w:r>
                              <w:rPr>
                                <w:rStyle w:val="eop"/>
                                <w:sz w:val="20"/>
                                <w:szCs w:val="20"/>
                              </w:rPr>
                              <w:t> </w:t>
                            </w:r>
                          </w:p>
                          <w:p w14:paraId="5125C9F4"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Additional margins</w:t>
                            </w:r>
                            <w:r>
                              <w:rPr>
                                <w:rStyle w:val="eop"/>
                                <w:sz w:val="20"/>
                                <w:szCs w:val="20"/>
                              </w:rPr>
                              <w:t> </w:t>
                            </w:r>
                          </w:p>
                          <w:p w14:paraId="31C186B5"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Apply at least 3dB correction to the SNR values reported by companies in baseband simulation results</w:t>
                            </w:r>
                            <w:r>
                              <w:rPr>
                                <w:rStyle w:val="eop"/>
                                <w:sz w:val="20"/>
                                <w:szCs w:val="20"/>
                              </w:rPr>
                              <w:t> </w:t>
                            </w:r>
                          </w:p>
                          <w:p w14:paraId="6859AB43"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 2~3 dB additional margin or 2% Rx EVM shall be considered</w:t>
                            </w:r>
                            <w:r>
                              <w:rPr>
                                <w:rStyle w:val="eop"/>
                                <w:sz w:val="20"/>
                                <w:szCs w:val="20"/>
                              </w:rPr>
                              <w:t> </w:t>
                            </w:r>
                          </w:p>
                          <w:p w14:paraId="530C1D8E"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BS Antenna Correlation</w:t>
                            </w:r>
                            <w:r>
                              <w:rPr>
                                <w:rStyle w:val="eop"/>
                                <w:sz w:val="20"/>
                                <w:szCs w:val="20"/>
                              </w:rPr>
                              <w:t> </w:t>
                            </w:r>
                          </w:p>
                          <w:p w14:paraId="12D69FDD"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RAN4 to use BS correlation matrix with alpha = 0.1</w:t>
                            </w:r>
                            <w:r>
                              <w:rPr>
                                <w:rStyle w:val="eop"/>
                                <w:sz w:val="20"/>
                                <w:szCs w:val="20"/>
                              </w:rPr>
                              <w:t> </w:t>
                            </w:r>
                          </w:p>
                          <w:p w14:paraId="4EBF9B81"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RAN4 shall use no correlation on BS Tx Ports</w:t>
                            </w:r>
                            <w:r>
                              <w:rPr>
                                <w:rStyle w:val="eop"/>
                                <w:sz w:val="20"/>
                                <w:szCs w:val="20"/>
                              </w:rPr>
                              <w:t> </w:t>
                            </w:r>
                          </w:p>
                          <w:p w14:paraId="27BD82E0"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RAN4 shall not use BS correlation matrix other than 3GPP specified ones</w:t>
                            </w:r>
                            <w:r>
                              <w:rPr>
                                <w:rStyle w:val="eop"/>
                                <w:sz w:val="20"/>
                                <w:szCs w:val="20"/>
                              </w:rPr>
                              <w:t> </w:t>
                            </w:r>
                          </w:p>
                          <w:p w14:paraId="75B0ADA8" w14:textId="7261A269"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eop"/>
                                <w:sz w:val="20"/>
                                <w:szCs w:val="20"/>
                              </w:rPr>
                              <w:t> </w:t>
                            </w:r>
                            <w:r>
                              <w:rPr>
                                <w:rStyle w:val="normaltextrun"/>
                                <w:b/>
                                <w:bCs/>
                                <w:sz w:val="20"/>
                                <w:szCs w:val="20"/>
                                <w:u w:val="single"/>
                                <w:lang w:val="en-GB"/>
                              </w:rPr>
                              <w:t>Issue 2-1-3: Performance requirements for 6Rx</w:t>
                            </w:r>
                            <w:r>
                              <w:rPr>
                                <w:rStyle w:val="eop"/>
                                <w:sz w:val="20"/>
                                <w:szCs w:val="20"/>
                              </w:rPr>
                              <w:t> </w:t>
                            </w:r>
                          </w:p>
                          <w:p w14:paraId="09756731" w14:textId="422A6136"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Agreement</w:t>
                            </w:r>
                            <w:r>
                              <w:rPr>
                                <w:rStyle w:val="normaltextrun"/>
                                <w:sz w:val="20"/>
                                <w:szCs w:val="20"/>
                                <w:lang w:val="en-GB"/>
                              </w:rPr>
                              <w:t>: RAN4 shall discuss the performance requirements for 6Rx once the performance part commences:</w:t>
                            </w:r>
                            <w:r>
                              <w:rPr>
                                <w:rStyle w:val="eop"/>
                                <w:sz w:val="20"/>
                                <w:szCs w:val="20"/>
                              </w:rPr>
                              <w:t> </w:t>
                            </w:r>
                          </w:p>
                          <w:p w14:paraId="78046D0F" w14:textId="77777777"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2-1-4: Way forward for performance requirements for 6-layers for handheld UE and FWA</w:t>
                            </w:r>
                            <w:r>
                              <w:rPr>
                                <w:rStyle w:val="eop"/>
                                <w:sz w:val="20"/>
                                <w:szCs w:val="20"/>
                              </w:rPr>
                              <w:t> </w:t>
                            </w:r>
                          </w:p>
                          <w:p w14:paraId="5CD8C35F" w14:textId="77777777"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options.</w:t>
                            </w:r>
                            <w:r>
                              <w:rPr>
                                <w:rStyle w:val="eop"/>
                                <w:sz w:val="20"/>
                                <w:szCs w:val="20"/>
                              </w:rPr>
                              <w:t> </w:t>
                            </w:r>
                          </w:p>
                          <w:p w14:paraId="02CBF526"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1: Once the gain and feasibility for handheld UE with 6 MIMO layers are verified, then 6 MIMO layers related requirements defined for handheld UE could be applicable for FWA devices. Otherwise, no 6 MIMO layers related requirements should be defined for neither handheld UE nor FWA devices.</w:t>
                            </w:r>
                            <w:r>
                              <w:rPr>
                                <w:rStyle w:val="eop"/>
                                <w:sz w:val="20"/>
                                <w:szCs w:val="20"/>
                              </w:rPr>
                              <w:t> </w:t>
                            </w:r>
                          </w:p>
                          <w:p w14:paraId="658859EA"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2: RAN4 to introduce 6-layer performance requirements for handheld and FWA devices.</w:t>
                            </w:r>
                            <w:r>
                              <w:rPr>
                                <w:rStyle w:val="eop"/>
                                <w:sz w:val="20"/>
                                <w:szCs w:val="20"/>
                              </w:rPr>
                              <w:t> </w:t>
                            </w:r>
                          </w:p>
                          <w:p w14:paraId="3AEE5F2B"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3: RAN4 shall conclude that whether to introduce 6 layers for both FWA and handheld UE depends on the outcome of 6 MIMO layers evaluation on handheld UE.</w:t>
                            </w:r>
                            <w:r>
                              <w:rPr>
                                <w:rStyle w:val="eop"/>
                                <w:sz w:val="20"/>
                                <w:szCs w:val="20"/>
                              </w:rPr>
                              <w:t> </w:t>
                            </w:r>
                          </w:p>
                          <w:p w14:paraId="65C5DA72"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4: From WF in R4-2417209, companies to further discuss the following aspect of 6-layer support.</w:t>
                            </w:r>
                            <w:r>
                              <w:rPr>
                                <w:rStyle w:val="eop"/>
                                <w:sz w:val="20"/>
                                <w:szCs w:val="20"/>
                              </w:rPr>
                              <w:t> </w:t>
                            </w:r>
                          </w:p>
                          <w:p w14:paraId="725A41D8"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If the handheld feasibility is confirmed, then the handheld and FWA devices will share the same 6-layer requirements.</w:t>
                            </w:r>
                            <w:r>
                              <w:rPr>
                                <w:rStyle w:val="eop"/>
                                <w:sz w:val="20"/>
                                <w:szCs w:val="20"/>
                              </w:rPr>
                              <w:t> </w:t>
                            </w:r>
                          </w:p>
                          <w:p w14:paraId="0B9CF408"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If the handheld feasibility is not confirmed, 6-layer requirements will be specified for FWA device only.</w:t>
                            </w:r>
                            <w:r>
                              <w:rPr>
                                <w:rStyle w:val="eop"/>
                                <w:sz w:val="20"/>
                                <w:szCs w:val="20"/>
                              </w:rPr>
                              <w:t> </w:t>
                            </w:r>
                          </w:p>
                          <w:p w14:paraId="1F4A946D"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5: Do not specify 6-layer requirements for handheld and FWA devices in Rel-19.</w:t>
                            </w:r>
                            <w:r>
                              <w:rPr>
                                <w:rStyle w:val="eop"/>
                                <w:sz w:val="20"/>
                                <w:szCs w:val="20"/>
                              </w:rPr>
                              <w:t> </w:t>
                            </w:r>
                          </w:p>
                          <w:p w14:paraId="420E073C"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2-1-5: Baseband complexity</w:t>
                            </w:r>
                            <w:r>
                              <w:rPr>
                                <w:rStyle w:val="eop"/>
                                <w:sz w:val="20"/>
                                <w:szCs w:val="20"/>
                              </w:rPr>
                              <w:t> </w:t>
                            </w:r>
                          </w:p>
                          <w:p w14:paraId="2F386EDA"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determine if RAN4 needs to analyse the increased baseband complexity and power consumption for 6Layers compared to 4Layers including LDPC decoder, channel estimation, DMRS based interference estimation and MIMO detector.</w:t>
                            </w:r>
                            <w:r>
                              <w:rPr>
                                <w:rStyle w:val="eop"/>
                                <w:sz w:val="20"/>
                                <w:szCs w:val="20"/>
                              </w:rPr>
                              <w:t> </w:t>
                            </w:r>
                          </w:p>
                          <w:p w14:paraId="3762A057"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2-1-6: Issues for UE Device Types</w:t>
                            </w:r>
                            <w:r>
                              <w:rPr>
                                <w:rStyle w:val="eop"/>
                                <w:sz w:val="20"/>
                                <w:szCs w:val="20"/>
                              </w:rPr>
                              <w:t> </w:t>
                            </w:r>
                          </w:p>
                          <w:p w14:paraId="5DAE0B89"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proposals and determine any necessary actions.</w:t>
                            </w:r>
                            <w:r>
                              <w:rPr>
                                <w:rStyle w:val="eop"/>
                                <w:sz w:val="20"/>
                                <w:szCs w:val="20"/>
                              </w:rPr>
                              <w:t> </w:t>
                            </w:r>
                          </w:p>
                          <w:p w14:paraId="78FD701E" w14:textId="77777777" w:rsidR="005B42C3" w:rsidRDefault="005B42C3" w:rsidP="005B42C3">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Proposal 1: For the foldable UE assumed for the 6 layers feasibility study, the following aspects should be considered for evaluation with 1~2 dB margin:</w:t>
                            </w:r>
                            <w:r>
                              <w:rPr>
                                <w:rStyle w:val="eop"/>
                                <w:sz w:val="20"/>
                                <w:szCs w:val="20"/>
                              </w:rPr>
                              <w:t> </w:t>
                            </w:r>
                          </w:p>
                          <w:p w14:paraId="2DC31793" w14:textId="77777777" w:rsidR="005B42C3" w:rsidRDefault="005B42C3" w:rsidP="005B42C3">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When the phone is folded, the spatially overlapped antenna could be impacted which would lead to degraded receiving performance.</w:t>
                            </w:r>
                            <w:r>
                              <w:rPr>
                                <w:rStyle w:val="eop"/>
                                <w:sz w:val="20"/>
                                <w:szCs w:val="20"/>
                              </w:rPr>
                              <w:t> </w:t>
                            </w:r>
                          </w:p>
                          <w:p w14:paraId="306C32CD" w14:textId="77777777" w:rsidR="005B42C3" w:rsidRDefault="005B42C3" w:rsidP="005B42C3">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If the diversity branches are not on the main board, there could be power imbalance issue since the insertion loss would be high for the path across the hinge.</w:t>
                            </w:r>
                            <w:r>
                              <w:rPr>
                                <w:rStyle w:val="eop"/>
                                <w:sz w:val="20"/>
                                <w:szCs w:val="20"/>
                              </w:rPr>
                              <w:t> </w:t>
                            </w:r>
                          </w:p>
                          <w:p w14:paraId="41E5B87E" w14:textId="77777777" w:rsidR="005B42C3" w:rsidRDefault="005B42C3" w:rsidP="005B42C3">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 xml:space="preserve">The hinge would partially occupy the edge of each screen </w:t>
                            </w:r>
                            <w:proofErr w:type="gramStart"/>
                            <w:r>
                              <w:rPr>
                                <w:rStyle w:val="normaltextrun"/>
                                <w:sz w:val="20"/>
                                <w:szCs w:val="20"/>
                                <w:lang w:val="en-GB"/>
                              </w:rPr>
                              <w:t>in order to</w:t>
                            </w:r>
                            <w:proofErr w:type="gramEnd"/>
                            <w:r>
                              <w:rPr>
                                <w:rStyle w:val="normaltextrun"/>
                                <w:sz w:val="20"/>
                                <w:szCs w:val="20"/>
                                <w:lang w:val="en-GB"/>
                              </w:rPr>
                              <w:t xml:space="preserve"> guarantee the structural stability, hence unlike phablet at least the occupied space cannot be used for antenna placement anymore. Then adding more </w:t>
                            </w:r>
                            <w:proofErr w:type="gramStart"/>
                            <w:r>
                              <w:rPr>
                                <w:rStyle w:val="normaltextrun"/>
                                <w:sz w:val="20"/>
                                <w:szCs w:val="20"/>
                                <w:lang w:val="en-GB"/>
                              </w:rPr>
                              <w:t>antenna</w:t>
                            </w:r>
                            <w:proofErr w:type="gramEnd"/>
                            <w:r>
                              <w:rPr>
                                <w:rStyle w:val="normaltextrun"/>
                                <w:sz w:val="20"/>
                                <w:szCs w:val="20"/>
                                <w:lang w:val="en-GB"/>
                              </w:rPr>
                              <w:t xml:space="preserve"> could make the antenna correlation worse.</w:t>
                            </w:r>
                            <w:r>
                              <w:rPr>
                                <w:rStyle w:val="eop"/>
                                <w:sz w:val="20"/>
                                <w:szCs w:val="20"/>
                              </w:rPr>
                              <w:t> </w:t>
                            </w:r>
                          </w:p>
                          <w:p w14:paraId="24E38155" w14:textId="77777777" w:rsidR="005B42C3" w:rsidRDefault="005B42C3" w:rsidP="005B42C3">
                            <w:pPr>
                              <w:pStyle w:val="paragraph"/>
                              <w:spacing w:before="0" w:beforeAutospacing="0" w:after="0" w:afterAutospacing="0"/>
                              <w:ind w:left="555" w:hanging="270"/>
                              <w:textAlignment w:val="baseline"/>
                              <w:rPr>
                                <w:rStyle w:val="eop"/>
                                <w:sz w:val="20"/>
                                <w:szCs w:val="20"/>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Proposal 2: RAN4 should clarify the nature of the proposed ECC-based correlation models and specify the types of devices that they represent</w:t>
                            </w:r>
                            <w:r>
                              <w:rPr>
                                <w:rStyle w:val="eop"/>
                                <w:sz w:val="20"/>
                                <w:szCs w:val="20"/>
                              </w:rPr>
                              <w:t> </w:t>
                            </w:r>
                          </w:p>
                          <w:p w14:paraId="4D8F80E1" w14:textId="77777777" w:rsidR="000F42DA" w:rsidRDefault="000F42DA" w:rsidP="005B42C3">
                            <w:pPr>
                              <w:pStyle w:val="paragraph"/>
                              <w:spacing w:before="0" w:beforeAutospacing="0" w:after="0" w:afterAutospacing="0"/>
                              <w:ind w:left="555" w:hanging="270"/>
                              <w:textAlignment w:val="baseline"/>
                              <w:rPr>
                                <w:rFonts w:ascii="Segoe UI" w:hAnsi="Segoe UI" w:cs="Segoe UI"/>
                                <w:sz w:val="18"/>
                                <w:szCs w:val="18"/>
                              </w:rPr>
                            </w:pPr>
                          </w:p>
                          <w:p w14:paraId="665F42CC" w14:textId="77777777" w:rsidR="000F42DA" w:rsidRPr="008171C7" w:rsidRDefault="000F42DA" w:rsidP="000F42DA">
                            <w:pPr>
                              <w:pStyle w:val="paragraph"/>
                              <w:spacing w:before="0" w:beforeAutospacing="0" w:after="0" w:afterAutospacing="0"/>
                              <w:ind w:left="1125" w:hanging="1125"/>
                              <w:textAlignment w:val="baseline"/>
                              <w:rPr>
                                <w:rFonts w:ascii="Segoe UI" w:hAnsi="Segoe UI" w:cs="Segoe UI"/>
                                <w:sz w:val="15"/>
                                <w:szCs w:val="15"/>
                              </w:rPr>
                            </w:pPr>
                            <w:r w:rsidRPr="008171C7">
                              <w:rPr>
                                <w:rStyle w:val="normaltextrun"/>
                                <w:rFonts w:ascii="Arial" w:hAnsi="Arial" w:cs="Arial"/>
                                <w:lang w:val="en-GB"/>
                              </w:rPr>
                              <w:t>Sub-topic 2-2:</w:t>
                            </w:r>
                            <w:r w:rsidRPr="008171C7">
                              <w:rPr>
                                <w:rStyle w:val="tabchar"/>
                                <w:rFonts w:ascii="Calibri" w:hAnsi="Calibri" w:cs="Calibri"/>
                              </w:rPr>
                              <w:tab/>
                            </w:r>
                            <w:r w:rsidRPr="008171C7">
                              <w:rPr>
                                <w:rStyle w:val="normaltextrun"/>
                                <w:rFonts w:ascii="Arial" w:hAnsi="Arial" w:cs="Arial"/>
                                <w:lang w:val="pt-BR"/>
                              </w:rPr>
                              <w:t xml:space="preserve">6-layer </w:t>
                            </w:r>
                            <w:proofErr w:type="spellStart"/>
                            <w:r w:rsidRPr="008171C7">
                              <w:rPr>
                                <w:rStyle w:val="normaltextrun"/>
                                <w:rFonts w:ascii="Arial" w:hAnsi="Arial" w:cs="Arial"/>
                                <w:lang w:val="pt-BR"/>
                              </w:rPr>
                              <w:t>Support</w:t>
                            </w:r>
                            <w:proofErr w:type="spellEnd"/>
                            <w:r w:rsidRPr="008171C7">
                              <w:rPr>
                                <w:rStyle w:val="eop"/>
                                <w:rFonts w:ascii="Arial" w:hAnsi="Arial" w:cs="Arial"/>
                              </w:rPr>
                              <w:t> </w:t>
                            </w:r>
                          </w:p>
                          <w:p w14:paraId="6F927528" w14:textId="77777777" w:rsidR="000F42DA" w:rsidRDefault="000F42DA" w:rsidP="000F42DA">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2-2-1: 6-layer Support Feasibility</w:t>
                            </w:r>
                            <w:r>
                              <w:rPr>
                                <w:rStyle w:val="eop"/>
                                <w:sz w:val="20"/>
                                <w:szCs w:val="20"/>
                              </w:rPr>
                              <w:t> </w:t>
                            </w:r>
                          </w:p>
                          <w:p w14:paraId="6DC500CC" w14:textId="4F035387" w:rsidR="00B45B96" w:rsidRPr="000F42DA" w:rsidRDefault="000F42DA" w:rsidP="000F42DA">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options.</w:t>
                            </w:r>
                            <w:r>
                              <w:rPr>
                                <w:rStyle w:val="eop"/>
                                <w:sz w:val="20"/>
                                <w:szCs w:val="20"/>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7A55AA7" id="Text Box 4" o:spid="_x0000_s1028" type="#_x0000_t202" style="width:478.75pt;height:70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" fillcolor="white [3201]" strokeweight=".5pt">
                <v:textbox>
                  <w:txbxContent>
                    <w:p w14:paraId="6D67EFEA"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Antenna Configuration:</w:t>
                      </w:r>
                      <w:r>
                        <w:rPr>
                          <w:rStyle w:val="eop"/>
                          <w:sz w:val="20"/>
                          <w:szCs w:val="20"/>
                        </w:rPr>
                        <w:t> </w:t>
                      </w:r>
                    </w:p>
                    <w:p w14:paraId="476BC51D"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Limit the transmit/receive antenna configuration to 8Tx/6Rx and exclude 16Tx/6Rx and 32Tx/6Rx antenna configurations.</w:t>
                      </w:r>
                      <w:r>
                        <w:rPr>
                          <w:rStyle w:val="eop"/>
                          <w:sz w:val="20"/>
                          <w:szCs w:val="20"/>
                        </w:rPr>
                        <w:t> </w:t>
                      </w:r>
                    </w:p>
                    <w:p w14:paraId="0C75D2F6"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both 8Tx/6Rx and 32Tx/6Rx antenna configurations</w:t>
                      </w:r>
                      <w:r>
                        <w:rPr>
                          <w:rStyle w:val="eop"/>
                          <w:sz w:val="20"/>
                          <w:szCs w:val="20"/>
                        </w:rPr>
                        <w:t> </w:t>
                      </w:r>
                    </w:p>
                    <w:p w14:paraId="1F2AF0A6"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DMRS Configuration:</w:t>
                      </w:r>
                      <w:r>
                        <w:rPr>
                          <w:rStyle w:val="eop"/>
                          <w:sz w:val="20"/>
                          <w:szCs w:val="20"/>
                        </w:rPr>
                        <w:t> </w:t>
                      </w:r>
                    </w:p>
                    <w:p w14:paraId="4D5EDC82"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DMRS Configuration Option 1: Rel-18 1+1(6L), Rel-15 1+1(4L) from Annex A table.</w:t>
                      </w:r>
                      <w:r>
                        <w:rPr>
                          <w:rStyle w:val="eop"/>
                          <w:sz w:val="20"/>
                          <w:szCs w:val="20"/>
                        </w:rPr>
                        <w:t> </w:t>
                      </w:r>
                    </w:p>
                    <w:p w14:paraId="4B3E36A6"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DMRS Configuration Option 3: Rel-15 1+1(4L), Rel-15 2+2(6L) from Annex A table.</w:t>
                      </w:r>
                      <w:r>
                        <w:rPr>
                          <w:rStyle w:val="eop"/>
                          <w:sz w:val="20"/>
                          <w:szCs w:val="20"/>
                        </w:rPr>
                        <w:t> </w:t>
                      </w:r>
                    </w:p>
                    <w:p w14:paraId="2CC36CD3"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DMRS Configuration Option 1: Rel-18 1+1(6L), Rel-15 1+1(4L) and Option 3: Rel-15 1+1(4L), Rel-15 2+2(6L) from Annex A table.</w:t>
                      </w:r>
                      <w:r>
                        <w:rPr>
                          <w:rStyle w:val="eop"/>
                          <w:sz w:val="20"/>
                          <w:szCs w:val="20"/>
                        </w:rPr>
                        <w:t> </w:t>
                      </w:r>
                    </w:p>
                    <w:p w14:paraId="6032B16B"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additional DMRS Configuration Option 1a: Rel-18 1+1(6L), Rel-18 1+1(4L)</w:t>
                      </w:r>
                      <w:r>
                        <w:rPr>
                          <w:rStyle w:val="eop"/>
                          <w:sz w:val="20"/>
                          <w:szCs w:val="20"/>
                        </w:rPr>
                        <w:t> </w:t>
                      </w:r>
                    </w:p>
                    <w:p w14:paraId="13CD3CC0"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Rank</w:t>
                      </w:r>
                      <w:r>
                        <w:rPr>
                          <w:rStyle w:val="eop"/>
                          <w:sz w:val="20"/>
                          <w:szCs w:val="20"/>
                        </w:rPr>
                        <w:t> </w:t>
                      </w:r>
                    </w:p>
                    <w:p w14:paraId="43A05449"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Include only Rank 4 and Rank 6 configurations</w:t>
                      </w:r>
                      <w:r>
                        <w:rPr>
                          <w:rStyle w:val="eop"/>
                          <w:sz w:val="20"/>
                          <w:szCs w:val="20"/>
                        </w:rPr>
                        <w:t> </w:t>
                      </w:r>
                    </w:p>
                    <w:p w14:paraId="78CE59BF"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Include Rank 5, in addition to Rank 4 and Rank 6</w:t>
                      </w:r>
                      <w:r>
                        <w:rPr>
                          <w:rStyle w:val="eop"/>
                          <w:sz w:val="20"/>
                          <w:szCs w:val="20"/>
                        </w:rPr>
                        <w:t> </w:t>
                      </w:r>
                    </w:p>
                    <w:p w14:paraId="1F55DD70"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Modulation and Coding Schemes for Adaptive MCS</w:t>
                      </w:r>
                      <w:r>
                        <w:rPr>
                          <w:rStyle w:val="eop"/>
                          <w:sz w:val="20"/>
                          <w:szCs w:val="20"/>
                        </w:rPr>
                        <w:t> </w:t>
                      </w:r>
                    </w:p>
                    <w:p w14:paraId="3C1CDE7D"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Table 2 only, 64QAM + 256QAM</w:t>
                      </w:r>
                      <w:r>
                        <w:rPr>
                          <w:rStyle w:val="eop"/>
                          <w:sz w:val="20"/>
                          <w:szCs w:val="20"/>
                        </w:rPr>
                        <w:t> </w:t>
                      </w:r>
                    </w:p>
                    <w:p w14:paraId="3A904238"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Table 1 only, 64QAM</w:t>
                      </w:r>
                      <w:r>
                        <w:rPr>
                          <w:rStyle w:val="eop"/>
                          <w:sz w:val="20"/>
                          <w:szCs w:val="20"/>
                        </w:rPr>
                        <w:t> </w:t>
                      </w:r>
                    </w:p>
                    <w:p w14:paraId="4B492BE5"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Consider Table 1 and Table 2</w:t>
                      </w:r>
                      <w:r>
                        <w:rPr>
                          <w:rStyle w:val="eop"/>
                          <w:sz w:val="20"/>
                          <w:szCs w:val="20"/>
                        </w:rPr>
                        <w:t> </w:t>
                      </w:r>
                    </w:p>
                    <w:p w14:paraId="5125C9F4"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Additional margins</w:t>
                      </w:r>
                      <w:r>
                        <w:rPr>
                          <w:rStyle w:val="eop"/>
                          <w:sz w:val="20"/>
                          <w:szCs w:val="20"/>
                        </w:rPr>
                        <w:t> </w:t>
                      </w:r>
                    </w:p>
                    <w:p w14:paraId="31C186B5"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Apply at least 3dB correction to the SNR values reported by companies in baseband simulation results</w:t>
                      </w:r>
                      <w:r>
                        <w:rPr>
                          <w:rStyle w:val="eop"/>
                          <w:sz w:val="20"/>
                          <w:szCs w:val="20"/>
                        </w:rPr>
                        <w:t> </w:t>
                      </w:r>
                    </w:p>
                    <w:p w14:paraId="6859AB43"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A 2~3 dB additional margin or 2% Rx EVM shall be considered</w:t>
                      </w:r>
                      <w:r>
                        <w:rPr>
                          <w:rStyle w:val="eop"/>
                          <w:sz w:val="20"/>
                          <w:szCs w:val="20"/>
                        </w:rPr>
                        <w:t> </w:t>
                      </w:r>
                    </w:p>
                    <w:p w14:paraId="530C1D8E"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BS Antenna Correlation</w:t>
                      </w:r>
                      <w:r>
                        <w:rPr>
                          <w:rStyle w:val="eop"/>
                          <w:sz w:val="20"/>
                          <w:szCs w:val="20"/>
                        </w:rPr>
                        <w:t> </w:t>
                      </w:r>
                    </w:p>
                    <w:p w14:paraId="12D69FDD"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RAN4 to use BS correlation matrix with alpha = 0.1</w:t>
                      </w:r>
                      <w:r>
                        <w:rPr>
                          <w:rStyle w:val="eop"/>
                          <w:sz w:val="20"/>
                          <w:szCs w:val="20"/>
                        </w:rPr>
                        <w:t> </w:t>
                      </w:r>
                    </w:p>
                    <w:p w14:paraId="4EBF9B81"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RAN4 shall use no correlation on BS Tx Ports</w:t>
                      </w:r>
                      <w:r>
                        <w:rPr>
                          <w:rStyle w:val="eop"/>
                          <w:sz w:val="20"/>
                          <w:szCs w:val="20"/>
                        </w:rPr>
                        <w:t> </w:t>
                      </w:r>
                    </w:p>
                    <w:p w14:paraId="27BD82E0"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RAN4 shall not use BS correlation matrix other than 3GPP specified ones</w:t>
                      </w:r>
                      <w:r>
                        <w:rPr>
                          <w:rStyle w:val="eop"/>
                          <w:sz w:val="20"/>
                          <w:szCs w:val="20"/>
                        </w:rPr>
                        <w:t> </w:t>
                      </w:r>
                    </w:p>
                    <w:p w14:paraId="75B0ADA8" w14:textId="7261A269"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eop"/>
                          <w:sz w:val="20"/>
                          <w:szCs w:val="20"/>
                        </w:rPr>
                        <w:t> </w:t>
                      </w:r>
                      <w:r>
                        <w:rPr>
                          <w:rStyle w:val="normaltextrun"/>
                          <w:b/>
                          <w:bCs/>
                          <w:sz w:val="20"/>
                          <w:szCs w:val="20"/>
                          <w:u w:val="single"/>
                          <w:lang w:val="en-GB"/>
                        </w:rPr>
                        <w:t>Issue 2-1-3: Performance requirements for 6Rx</w:t>
                      </w:r>
                      <w:r>
                        <w:rPr>
                          <w:rStyle w:val="eop"/>
                          <w:sz w:val="20"/>
                          <w:szCs w:val="20"/>
                        </w:rPr>
                        <w:t> </w:t>
                      </w:r>
                    </w:p>
                    <w:p w14:paraId="09756731" w14:textId="422A6136"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Agreement</w:t>
                      </w:r>
                      <w:r>
                        <w:rPr>
                          <w:rStyle w:val="normaltextrun"/>
                          <w:sz w:val="20"/>
                          <w:szCs w:val="20"/>
                          <w:lang w:val="en-GB"/>
                        </w:rPr>
                        <w:t>: RAN4 shall discuss the performance requirements for 6Rx once the performance part commences:</w:t>
                      </w:r>
                      <w:r>
                        <w:rPr>
                          <w:rStyle w:val="eop"/>
                          <w:sz w:val="20"/>
                          <w:szCs w:val="20"/>
                        </w:rPr>
                        <w:t> </w:t>
                      </w:r>
                    </w:p>
                    <w:p w14:paraId="78046D0F" w14:textId="77777777"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2-1-4: Way forward for performance requirements for 6-layers for handheld UE and FWA</w:t>
                      </w:r>
                      <w:r>
                        <w:rPr>
                          <w:rStyle w:val="eop"/>
                          <w:sz w:val="20"/>
                          <w:szCs w:val="20"/>
                        </w:rPr>
                        <w:t> </w:t>
                      </w:r>
                    </w:p>
                    <w:p w14:paraId="5CD8C35F" w14:textId="77777777" w:rsidR="005E111F" w:rsidRDefault="005E111F" w:rsidP="005E111F">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options.</w:t>
                      </w:r>
                      <w:r>
                        <w:rPr>
                          <w:rStyle w:val="eop"/>
                          <w:sz w:val="20"/>
                          <w:szCs w:val="20"/>
                        </w:rPr>
                        <w:t> </w:t>
                      </w:r>
                    </w:p>
                    <w:p w14:paraId="02CBF526"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1: Once the gain and feasibility for handheld UE with 6 MIMO layers are verified, then 6 MIMO layers related requirements defined for handheld UE could be applicable for FWA devices. Otherwise, no 6 MIMO layers related requirements should be defined for neither handheld UE nor FWA devices.</w:t>
                      </w:r>
                      <w:r>
                        <w:rPr>
                          <w:rStyle w:val="eop"/>
                          <w:sz w:val="20"/>
                          <w:szCs w:val="20"/>
                        </w:rPr>
                        <w:t> </w:t>
                      </w:r>
                    </w:p>
                    <w:p w14:paraId="658859EA"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2: RAN4 to introduce 6-layer performance requirements for handheld and FWA devices.</w:t>
                      </w:r>
                      <w:r>
                        <w:rPr>
                          <w:rStyle w:val="eop"/>
                          <w:sz w:val="20"/>
                          <w:szCs w:val="20"/>
                        </w:rPr>
                        <w:t> </w:t>
                      </w:r>
                    </w:p>
                    <w:p w14:paraId="3AEE5F2B"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3: RAN4 shall conclude that whether to introduce 6 layers for both FWA and handheld UE depends on the outcome of 6 MIMO layers evaluation on handheld UE.</w:t>
                      </w:r>
                      <w:r>
                        <w:rPr>
                          <w:rStyle w:val="eop"/>
                          <w:sz w:val="20"/>
                          <w:szCs w:val="20"/>
                        </w:rPr>
                        <w:t> </w:t>
                      </w:r>
                    </w:p>
                    <w:p w14:paraId="65C5DA72"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4: From WF in R4-2417209, companies to further discuss the following aspect of 6-layer support.</w:t>
                      </w:r>
                      <w:r>
                        <w:rPr>
                          <w:rStyle w:val="eop"/>
                          <w:sz w:val="20"/>
                          <w:szCs w:val="20"/>
                        </w:rPr>
                        <w:t> </w:t>
                      </w:r>
                    </w:p>
                    <w:p w14:paraId="725A41D8"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If the handheld feasibility is confirmed, then the handheld and FWA devices will share the same 6-layer requirements.</w:t>
                      </w:r>
                      <w:r>
                        <w:rPr>
                          <w:rStyle w:val="eop"/>
                          <w:sz w:val="20"/>
                          <w:szCs w:val="20"/>
                        </w:rPr>
                        <w:t> </w:t>
                      </w:r>
                    </w:p>
                    <w:p w14:paraId="0B9CF408" w14:textId="77777777" w:rsidR="005E111F" w:rsidRDefault="005E111F" w:rsidP="005E111F">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If the handheld feasibility is not confirmed, 6-layer requirements will be specified for FWA device only.</w:t>
                      </w:r>
                      <w:r>
                        <w:rPr>
                          <w:rStyle w:val="eop"/>
                          <w:sz w:val="20"/>
                          <w:szCs w:val="20"/>
                        </w:rPr>
                        <w:t> </w:t>
                      </w:r>
                    </w:p>
                    <w:p w14:paraId="1F4A946D" w14:textId="77777777" w:rsidR="005E111F" w:rsidRDefault="005E111F" w:rsidP="005E111F">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5: Do not specify 6-layer requirements for handheld and FWA devices in Rel-19.</w:t>
                      </w:r>
                      <w:r>
                        <w:rPr>
                          <w:rStyle w:val="eop"/>
                          <w:sz w:val="20"/>
                          <w:szCs w:val="20"/>
                        </w:rPr>
                        <w:t> </w:t>
                      </w:r>
                    </w:p>
                    <w:p w14:paraId="420E073C"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2-1-5: Baseband complexity</w:t>
                      </w:r>
                      <w:r>
                        <w:rPr>
                          <w:rStyle w:val="eop"/>
                          <w:sz w:val="20"/>
                          <w:szCs w:val="20"/>
                        </w:rPr>
                        <w:t> </w:t>
                      </w:r>
                    </w:p>
                    <w:p w14:paraId="2F386EDA"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determine if RAN4 needs to analyse the increased baseband complexity and power consumption for 6Layers compared to 4Layers including LDPC decoder, channel estimation, DMRS based interference estimation and MIMO detector.</w:t>
                      </w:r>
                      <w:r>
                        <w:rPr>
                          <w:rStyle w:val="eop"/>
                          <w:sz w:val="20"/>
                          <w:szCs w:val="20"/>
                        </w:rPr>
                        <w:t> </w:t>
                      </w:r>
                    </w:p>
                    <w:p w14:paraId="3762A057"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2-1-6: Issues for UE Device Types</w:t>
                      </w:r>
                      <w:r>
                        <w:rPr>
                          <w:rStyle w:val="eop"/>
                          <w:sz w:val="20"/>
                          <w:szCs w:val="20"/>
                        </w:rPr>
                        <w:t> </w:t>
                      </w:r>
                    </w:p>
                    <w:p w14:paraId="5DAE0B89" w14:textId="77777777" w:rsidR="005B42C3" w:rsidRDefault="005B42C3" w:rsidP="005B42C3">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proposals and determine any necessary actions.</w:t>
                      </w:r>
                      <w:r>
                        <w:rPr>
                          <w:rStyle w:val="eop"/>
                          <w:sz w:val="20"/>
                          <w:szCs w:val="20"/>
                        </w:rPr>
                        <w:t> </w:t>
                      </w:r>
                    </w:p>
                    <w:p w14:paraId="78FD701E" w14:textId="77777777" w:rsidR="005B42C3" w:rsidRDefault="005B42C3" w:rsidP="005B42C3">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Proposal 1: For the foldable UE assumed for the 6 layers feasibility study, the following aspects should be considered for evaluation with 1~2 dB margin:</w:t>
                      </w:r>
                      <w:r>
                        <w:rPr>
                          <w:rStyle w:val="eop"/>
                          <w:sz w:val="20"/>
                          <w:szCs w:val="20"/>
                        </w:rPr>
                        <w:t> </w:t>
                      </w:r>
                    </w:p>
                    <w:p w14:paraId="2DC31793" w14:textId="77777777" w:rsidR="005B42C3" w:rsidRDefault="005B42C3" w:rsidP="005B42C3">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When the phone is folded, the spatially overlapped antenna could be impacted which would lead to degraded receiving performance.</w:t>
                      </w:r>
                      <w:r>
                        <w:rPr>
                          <w:rStyle w:val="eop"/>
                          <w:sz w:val="20"/>
                          <w:szCs w:val="20"/>
                        </w:rPr>
                        <w:t> </w:t>
                      </w:r>
                    </w:p>
                    <w:p w14:paraId="306C32CD" w14:textId="77777777" w:rsidR="005B42C3" w:rsidRDefault="005B42C3" w:rsidP="005B42C3">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If the diversity branches are not on the main board, there could be power imbalance issue since the insertion loss would be high for the path across the hinge.</w:t>
                      </w:r>
                      <w:r>
                        <w:rPr>
                          <w:rStyle w:val="eop"/>
                          <w:sz w:val="20"/>
                          <w:szCs w:val="20"/>
                        </w:rPr>
                        <w:t> </w:t>
                      </w:r>
                    </w:p>
                    <w:p w14:paraId="41E5B87E" w14:textId="77777777" w:rsidR="005B42C3" w:rsidRDefault="005B42C3" w:rsidP="005B42C3">
                      <w:pPr>
                        <w:pStyle w:val="paragraph"/>
                        <w:spacing w:before="0" w:beforeAutospacing="0" w:after="0" w:afterAutospacing="0"/>
                        <w:ind w:left="840"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 xml:space="preserve">The hinge would partially occupy the edge of each screen </w:t>
                      </w:r>
                      <w:proofErr w:type="gramStart"/>
                      <w:r>
                        <w:rPr>
                          <w:rStyle w:val="normaltextrun"/>
                          <w:sz w:val="20"/>
                          <w:szCs w:val="20"/>
                          <w:lang w:val="en-GB"/>
                        </w:rPr>
                        <w:t>in order to</w:t>
                      </w:r>
                      <w:proofErr w:type="gramEnd"/>
                      <w:r>
                        <w:rPr>
                          <w:rStyle w:val="normaltextrun"/>
                          <w:sz w:val="20"/>
                          <w:szCs w:val="20"/>
                          <w:lang w:val="en-GB"/>
                        </w:rPr>
                        <w:t xml:space="preserve"> guarantee the structural stability, hence unlike phablet at least the occupied space cannot be used for antenna placement anymore. Then adding more </w:t>
                      </w:r>
                      <w:proofErr w:type="gramStart"/>
                      <w:r>
                        <w:rPr>
                          <w:rStyle w:val="normaltextrun"/>
                          <w:sz w:val="20"/>
                          <w:szCs w:val="20"/>
                          <w:lang w:val="en-GB"/>
                        </w:rPr>
                        <w:t>antenna</w:t>
                      </w:r>
                      <w:proofErr w:type="gramEnd"/>
                      <w:r>
                        <w:rPr>
                          <w:rStyle w:val="normaltextrun"/>
                          <w:sz w:val="20"/>
                          <w:szCs w:val="20"/>
                          <w:lang w:val="en-GB"/>
                        </w:rPr>
                        <w:t xml:space="preserve"> could make the antenna correlation worse.</w:t>
                      </w:r>
                      <w:r>
                        <w:rPr>
                          <w:rStyle w:val="eop"/>
                          <w:sz w:val="20"/>
                          <w:szCs w:val="20"/>
                        </w:rPr>
                        <w:t> </w:t>
                      </w:r>
                    </w:p>
                    <w:p w14:paraId="24E38155" w14:textId="77777777" w:rsidR="005B42C3" w:rsidRDefault="005B42C3" w:rsidP="005B42C3">
                      <w:pPr>
                        <w:pStyle w:val="paragraph"/>
                        <w:spacing w:before="0" w:beforeAutospacing="0" w:after="0" w:afterAutospacing="0"/>
                        <w:ind w:left="555" w:hanging="270"/>
                        <w:textAlignment w:val="baseline"/>
                        <w:rPr>
                          <w:rStyle w:val="eop"/>
                          <w:sz w:val="20"/>
                          <w:szCs w:val="20"/>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Proposal 2: RAN4 should clarify the nature of the proposed ECC-based correlation models and specify the types of devices that they represent</w:t>
                      </w:r>
                      <w:r>
                        <w:rPr>
                          <w:rStyle w:val="eop"/>
                          <w:sz w:val="20"/>
                          <w:szCs w:val="20"/>
                        </w:rPr>
                        <w:t> </w:t>
                      </w:r>
                    </w:p>
                    <w:p w14:paraId="4D8F80E1" w14:textId="77777777" w:rsidR="000F42DA" w:rsidRDefault="000F42DA" w:rsidP="005B42C3">
                      <w:pPr>
                        <w:pStyle w:val="paragraph"/>
                        <w:spacing w:before="0" w:beforeAutospacing="0" w:after="0" w:afterAutospacing="0"/>
                        <w:ind w:left="555" w:hanging="270"/>
                        <w:textAlignment w:val="baseline"/>
                        <w:rPr>
                          <w:rFonts w:ascii="Segoe UI" w:hAnsi="Segoe UI" w:cs="Segoe UI"/>
                          <w:sz w:val="18"/>
                          <w:szCs w:val="18"/>
                        </w:rPr>
                      </w:pPr>
                    </w:p>
                    <w:p w14:paraId="665F42CC" w14:textId="77777777" w:rsidR="000F42DA" w:rsidRPr="008171C7" w:rsidRDefault="000F42DA" w:rsidP="000F42DA">
                      <w:pPr>
                        <w:pStyle w:val="paragraph"/>
                        <w:spacing w:before="0" w:beforeAutospacing="0" w:after="0" w:afterAutospacing="0"/>
                        <w:ind w:left="1125" w:hanging="1125"/>
                        <w:textAlignment w:val="baseline"/>
                        <w:rPr>
                          <w:rFonts w:ascii="Segoe UI" w:hAnsi="Segoe UI" w:cs="Segoe UI"/>
                          <w:sz w:val="15"/>
                          <w:szCs w:val="15"/>
                        </w:rPr>
                      </w:pPr>
                      <w:r w:rsidRPr="008171C7">
                        <w:rPr>
                          <w:rStyle w:val="normaltextrun"/>
                          <w:rFonts w:ascii="Arial" w:hAnsi="Arial" w:cs="Arial"/>
                          <w:lang w:val="en-GB"/>
                        </w:rPr>
                        <w:t>Sub-topic 2-2:</w:t>
                      </w:r>
                      <w:r w:rsidRPr="008171C7">
                        <w:rPr>
                          <w:rStyle w:val="tabchar"/>
                          <w:rFonts w:ascii="Calibri" w:hAnsi="Calibri" w:cs="Calibri"/>
                        </w:rPr>
                        <w:tab/>
                      </w:r>
                      <w:r w:rsidRPr="008171C7">
                        <w:rPr>
                          <w:rStyle w:val="normaltextrun"/>
                          <w:rFonts w:ascii="Arial" w:hAnsi="Arial" w:cs="Arial"/>
                          <w:lang w:val="pt-BR"/>
                        </w:rPr>
                        <w:t xml:space="preserve">6-layer </w:t>
                      </w:r>
                      <w:proofErr w:type="spellStart"/>
                      <w:r w:rsidRPr="008171C7">
                        <w:rPr>
                          <w:rStyle w:val="normaltextrun"/>
                          <w:rFonts w:ascii="Arial" w:hAnsi="Arial" w:cs="Arial"/>
                          <w:lang w:val="pt-BR"/>
                        </w:rPr>
                        <w:t>Support</w:t>
                      </w:r>
                      <w:proofErr w:type="spellEnd"/>
                      <w:r w:rsidRPr="008171C7">
                        <w:rPr>
                          <w:rStyle w:val="eop"/>
                          <w:rFonts w:ascii="Arial" w:hAnsi="Arial" w:cs="Arial"/>
                        </w:rPr>
                        <w:t> </w:t>
                      </w:r>
                    </w:p>
                    <w:p w14:paraId="6F927528" w14:textId="77777777" w:rsidR="000F42DA" w:rsidRDefault="000F42DA" w:rsidP="000F42DA">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2-2-1: 6-layer Support Feasibility</w:t>
                      </w:r>
                      <w:r>
                        <w:rPr>
                          <w:rStyle w:val="eop"/>
                          <w:sz w:val="20"/>
                          <w:szCs w:val="20"/>
                        </w:rPr>
                        <w:t> </w:t>
                      </w:r>
                    </w:p>
                    <w:p w14:paraId="6DC500CC" w14:textId="4F035387" w:rsidR="00B45B96" w:rsidRPr="000F42DA" w:rsidRDefault="000F42DA" w:rsidP="000F42DA">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the following options.</w:t>
                      </w:r>
                      <w:r>
                        <w:rPr>
                          <w:rStyle w:val="eop"/>
                          <w:sz w:val="20"/>
                          <w:szCs w:val="20"/>
                        </w:rPr>
                        <w:t> </w:t>
                      </w:r>
                    </w:p>
                  </w:txbxContent>
                </v:textbox>
                <w10:anchorlock/>
              </v:shape>
            </w:pict>
          </mc:Fallback>
        </mc:AlternateContent>
      </w:r>
    </w:p>
    <w:p w14:paraId="5411DD1C" w14:textId="43B9FAC1" w:rsidR="005A2945" w:rsidRPr="00DD2DDC" w:rsidRDefault="005E111F" w:rsidP="00DD2DDC">
      <w:pPr>
        <w:spacing w:after="160" w:line="259" w:lineRule="auto"/>
        <w:rPr>
          <w:rFonts w:ascii="Arial" w:eastAsia="Calibri" w:hAnsi="Arial" w:cs="Arial"/>
          <w:sz w:val="20"/>
          <w:szCs w:val="22"/>
          <w:lang w:eastAsia="ja-JP"/>
        </w:rPr>
      </w:pPr>
      <w:r>
        <w:rPr>
          <w:rFonts w:ascii="Arial" w:eastAsia="Calibri" w:hAnsi="Arial" w:cs="Arial"/>
          <w:noProof/>
          <w:sz w:val="20"/>
          <w:szCs w:val="22"/>
          <w:lang w:eastAsia="ja-JP"/>
        </w:rPr>
        <w:lastRenderedPageBreak/>
        <mc:AlternateContent>
          <mc:Choice Requires="wps">
            <w:drawing>
              <wp:inline distT="0" distB="0" distL="0" distR="0" wp14:anchorId="50D5A12B" wp14:editId="49F5373B">
                <wp:extent cx="6080370" cy="1872000"/>
                <wp:effectExtent l="0" t="0" r="15875" b="7620"/>
                <wp:docPr id="854334265" name="Text Box 4"/>
                <wp:cNvGraphicFramePr/>
                <a:graphic xmlns:a="http://schemas.openxmlformats.org/drawingml/2006/main">
                  <a:graphicData uri="http://schemas.microsoft.com/office/word/2010/wordprocessingShape">
                    <wps:wsp>
                      <wps:cNvSpPr txBox="1"/>
                      <wps:spPr>
                        <a:xfrm>
                          <a:off x="0" y="0"/>
                          <a:ext cx="6080370" cy="1872000"/>
                        </a:xfrm>
                        <a:prstGeom prst="rect">
                          <a:avLst/>
                        </a:prstGeom>
                        <a:solidFill>
                          <a:schemeClr val="lt1"/>
                        </a:solidFill>
                        <a:ln w="6350">
                          <a:solidFill>
                            <a:prstClr val="black"/>
                          </a:solidFill>
                        </a:ln>
                      </wps:spPr>
                      <wps:txbx>
                        <w:txbxContent>
                          <w:p w14:paraId="4333285D"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1: 6-layer support is feasible for handheld and FWA based on some company evaluations considering realistic antenna correlation assumptions and deployment scenarios.</w:t>
                            </w:r>
                            <w:r>
                              <w:rPr>
                                <w:rStyle w:val="eop"/>
                                <w:sz w:val="20"/>
                                <w:szCs w:val="20"/>
                              </w:rPr>
                              <w:t> </w:t>
                            </w:r>
                          </w:p>
                          <w:p w14:paraId="1CA044F7"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2: 6-layer support is feasible for FWA devices</w:t>
                            </w:r>
                            <w:r>
                              <w:rPr>
                                <w:rStyle w:val="eop"/>
                                <w:sz w:val="20"/>
                                <w:szCs w:val="20"/>
                              </w:rPr>
                              <w:t> </w:t>
                            </w:r>
                          </w:p>
                          <w:p w14:paraId="4B826EA7"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3: Companies to further discuss align on the feasibility criteria and simulation assumptions to evaluate 6-Layer feasibility for handhelds using the WF in R4-2417209 and any updates related to Issue 2-1-2 above.</w:t>
                            </w:r>
                            <w:r>
                              <w:rPr>
                                <w:rStyle w:val="eop"/>
                                <w:sz w:val="20"/>
                                <w:szCs w:val="20"/>
                              </w:rPr>
                              <w:t> </w:t>
                            </w:r>
                          </w:p>
                          <w:p w14:paraId="65DBDBFA"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4: 6-layer support is not feasible for handheld UEs</w:t>
                            </w:r>
                            <w:r>
                              <w:rPr>
                                <w:rStyle w:val="eop"/>
                                <w:sz w:val="20"/>
                                <w:szCs w:val="20"/>
                              </w:rPr>
                              <w:t> </w:t>
                            </w:r>
                          </w:p>
                          <w:p w14:paraId="3E92E175" w14:textId="77777777" w:rsidR="000E3098" w:rsidRDefault="000E3098" w:rsidP="000E3098">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3E024F7" w14:textId="77777777" w:rsidR="000E3098" w:rsidRDefault="000E3098" w:rsidP="000E3098">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2-2-2: 6-layer Support as optional feature</w:t>
                            </w:r>
                            <w:r>
                              <w:rPr>
                                <w:rStyle w:val="eop"/>
                                <w:sz w:val="20"/>
                                <w:szCs w:val="20"/>
                              </w:rPr>
                              <w:t> </w:t>
                            </w:r>
                          </w:p>
                          <w:p w14:paraId="68F6DAF0" w14:textId="77777777" w:rsidR="000E3098" w:rsidRDefault="000E3098" w:rsidP="000E3098">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if 6-Layer support should be considered an optional feature per the following.</w:t>
                            </w:r>
                            <w:r>
                              <w:rPr>
                                <w:rStyle w:val="eop"/>
                                <w:sz w:val="20"/>
                                <w:szCs w:val="20"/>
                              </w:rPr>
                              <w:t> </w:t>
                            </w:r>
                          </w:p>
                          <w:p w14:paraId="613A26C4"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Introduce 6 MIMO layers support as an optional feature, if 6-layer performance requirements are introduced for 6Rx.</w:t>
                            </w:r>
                            <w:r>
                              <w:rPr>
                                <w:rStyle w:val="eop"/>
                                <w:sz w:val="20"/>
                                <w:szCs w:val="20"/>
                              </w:rPr>
                              <w:t> </w:t>
                            </w:r>
                          </w:p>
                          <w:p w14:paraId="7EB1F9BE" w14:textId="77777777" w:rsidR="005E111F" w:rsidRDefault="005E111F" w:rsidP="005E11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0D5A12B" id="_x0000_s1029" type="#_x0000_t202" style="width:478.75pt;height:1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" fillcolor="white [3201]" strokeweight=".5pt">
                <v:textbox>
                  <w:txbxContent>
                    <w:p w14:paraId="4333285D"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1: 6-layer support is feasible for handheld and FWA based on some company evaluations considering realistic antenna correlation assumptions and deployment scenarios.</w:t>
                      </w:r>
                      <w:r>
                        <w:rPr>
                          <w:rStyle w:val="eop"/>
                          <w:sz w:val="20"/>
                          <w:szCs w:val="20"/>
                        </w:rPr>
                        <w:t> </w:t>
                      </w:r>
                    </w:p>
                    <w:p w14:paraId="1CA044F7"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2: 6-layer support is feasible for FWA devices</w:t>
                      </w:r>
                      <w:r>
                        <w:rPr>
                          <w:rStyle w:val="eop"/>
                          <w:sz w:val="20"/>
                          <w:szCs w:val="20"/>
                        </w:rPr>
                        <w:t> </w:t>
                      </w:r>
                    </w:p>
                    <w:p w14:paraId="4B826EA7"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3: Companies to further discuss align on the feasibility criteria and simulation assumptions to evaluate 6-Layer feasibility for handhelds using the WF in R4-2417209 and any updates related to Issue 2-1-2 above.</w:t>
                      </w:r>
                      <w:r>
                        <w:rPr>
                          <w:rStyle w:val="eop"/>
                          <w:sz w:val="20"/>
                          <w:szCs w:val="20"/>
                        </w:rPr>
                        <w:t> </w:t>
                      </w:r>
                    </w:p>
                    <w:p w14:paraId="65DBDBFA"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Option 4: 6-layer support is not feasible for handheld UEs</w:t>
                      </w:r>
                      <w:r>
                        <w:rPr>
                          <w:rStyle w:val="eop"/>
                          <w:sz w:val="20"/>
                          <w:szCs w:val="20"/>
                        </w:rPr>
                        <w:t> </w:t>
                      </w:r>
                    </w:p>
                    <w:p w14:paraId="3E92E175" w14:textId="77777777" w:rsidR="000E3098" w:rsidRDefault="000E3098" w:rsidP="000E3098">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3E024F7" w14:textId="77777777" w:rsidR="000E3098" w:rsidRDefault="000E3098" w:rsidP="000E3098">
                      <w:pPr>
                        <w:pStyle w:val="paragraph"/>
                        <w:spacing w:before="0" w:beforeAutospacing="0" w:after="0" w:afterAutospacing="0"/>
                        <w:textAlignment w:val="baseline"/>
                        <w:rPr>
                          <w:rFonts w:ascii="Segoe UI" w:hAnsi="Segoe UI" w:cs="Segoe UI"/>
                          <w:sz w:val="18"/>
                          <w:szCs w:val="18"/>
                        </w:rPr>
                      </w:pPr>
                      <w:r>
                        <w:rPr>
                          <w:rStyle w:val="normaltextrun"/>
                          <w:b/>
                          <w:bCs/>
                          <w:sz w:val="20"/>
                          <w:szCs w:val="20"/>
                          <w:u w:val="single"/>
                          <w:lang w:val="en-GB"/>
                        </w:rPr>
                        <w:t>Issue 2-2-2: 6-layer Support as optional feature</w:t>
                      </w:r>
                      <w:r>
                        <w:rPr>
                          <w:rStyle w:val="eop"/>
                          <w:sz w:val="20"/>
                          <w:szCs w:val="20"/>
                        </w:rPr>
                        <w:t> </w:t>
                      </w:r>
                    </w:p>
                    <w:p w14:paraId="68F6DAF0" w14:textId="77777777" w:rsidR="000E3098" w:rsidRDefault="000E3098" w:rsidP="000E3098">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Way Forward</w:t>
                      </w:r>
                      <w:r>
                        <w:rPr>
                          <w:rStyle w:val="normaltextrun"/>
                          <w:sz w:val="20"/>
                          <w:szCs w:val="20"/>
                          <w:lang w:val="en-GB"/>
                        </w:rPr>
                        <w:t>: RAN4 to further discuss if 6-Layer support should be considered an optional feature per the following.</w:t>
                      </w:r>
                      <w:r>
                        <w:rPr>
                          <w:rStyle w:val="eop"/>
                          <w:sz w:val="20"/>
                          <w:szCs w:val="20"/>
                        </w:rPr>
                        <w:t> </w:t>
                      </w:r>
                    </w:p>
                    <w:p w14:paraId="613A26C4" w14:textId="77777777" w:rsidR="000E3098" w:rsidRDefault="000E3098" w:rsidP="000E3098">
                      <w:pPr>
                        <w:pStyle w:val="paragraph"/>
                        <w:spacing w:before="0" w:beforeAutospacing="0" w:after="0" w:afterAutospacing="0"/>
                        <w:ind w:left="555" w:hanging="270"/>
                        <w:textAlignment w:val="baseline"/>
                        <w:rPr>
                          <w:rFonts w:ascii="Segoe UI" w:hAnsi="Segoe UI" w:cs="Segoe UI"/>
                          <w:sz w:val="18"/>
                          <w:szCs w:val="18"/>
                        </w:rPr>
                      </w:pPr>
                      <w:r>
                        <w:rPr>
                          <w:rStyle w:val="normaltextrun"/>
                          <w:sz w:val="20"/>
                          <w:szCs w:val="20"/>
                          <w:lang w:val="en-GB"/>
                        </w:rPr>
                        <w:t>-</w:t>
                      </w:r>
                      <w:r>
                        <w:rPr>
                          <w:rStyle w:val="tabchar"/>
                          <w:rFonts w:ascii="Calibri" w:hAnsi="Calibri" w:cs="Calibri"/>
                          <w:sz w:val="20"/>
                          <w:szCs w:val="20"/>
                        </w:rPr>
                        <w:tab/>
                      </w:r>
                      <w:r>
                        <w:rPr>
                          <w:rStyle w:val="normaltextrun"/>
                          <w:sz w:val="20"/>
                          <w:szCs w:val="20"/>
                          <w:lang w:val="en-GB"/>
                        </w:rPr>
                        <w:t>Introduce 6 MIMO layers support as an optional feature, if 6-layer performance requirements are introduced for 6Rx.</w:t>
                      </w:r>
                      <w:r>
                        <w:rPr>
                          <w:rStyle w:val="eop"/>
                          <w:sz w:val="20"/>
                          <w:szCs w:val="20"/>
                        </w:rPr>
                        <w:t> </w:t>
                      </w:r>
                    </w:p>
                    <w:p w14:paraId="7EB1F9BE" w14:textId="77777777" w:rsidR="005E111F" w:rsidRDefault="005E111F" w:rsidP="005E111F"/>
                  </w:txbxContent>
                </v:textbox>
                <w10:anchorlock/>
              </v:shape>
            </w:pict>
          </mc:Fallback>
        </mc:AlternateContent>
      </w:r>
    </w:p>
    <w:p w14:paraId="5B918B6E" w14:textId="1F8733DE" w:rsidR="00A37484" w:rsidRPr="00E05E8B" w:rsidRDefault="00682BB1" w:rsidP="00FB66D2">
      <w:pPr>
        <w:spacing w:after="120"/>
        <w:rPr>
          <w:sz w:val="20"/>
          <w:szCs w:val="20"/>
        </w:rPr>
      </w:pPr>
      <w:r w:rsidRPr="00E05E8B">
        <w:rPr>
          <w:sz w:val="20"/>
          <w:szCs w:val="20"/>
        </w:rPr>
        <w:t xml:space="preserve">As we have pointed out in the introduction, modern smartphones increasingly integrate multiple Rx antennas to enhance DL performance. Numerous simulation results </w:t>
      </w:r>
      <w:r w:rsidR="00F95306" w:rsidRPr="00E05E8B">
        <w:rPr>
          <w:sz w:val="20"/>
          <w:szCs w:val="20"/>
        </w:rPr>
        <w:t>show</w:t>
      </w:r>
      <w:r w:rsidRPr="00E05E8B">
        <w:rPr>
          <w:sz w:val="20"/>
          <w:szCs w:val="20"/>
        </w:rPr>
        <w:t xml:space="preserve"> that </w:t>
      </w:r>
      <w:r w:rsidR="0068408B" w:rsidRPr="00E05E8B">
        <w:rPr>
          <w:sz w:val="20"/>
          <w:szCs w:val="20"/>
        </w:rPr>
        <w:t>supporting</w:t>
      </w:r>
      <w:r w:rsidRPr="00E05E8B">
        <w:rPr>
          <w:sz w:val="20"/>
          <w:szCs w:val="20"/>
        </w:rPr>
        <w:t xml:space="preserve"> a higher number of DL MIMO layers can improve the DL peak throughput. </w:t>
      </w:r>
    </w:p>
    <w:p w14:paraId="66AA162C" w14:textId="20B7B1D7" w:rsidR="007F77BA" w:rsidRPr="00E05E8B" w:rsidRDefault="00DA0D62" w:rsidP="00682BB1">
      <w:pPr>
        <w:rPr>
          <w:sz w:val="20"/>
          <w:szCs w:val="20"/>
        </w:rPr>
      </w:pPr>
      <w:r w:rsidRPr="00E05E8B">
        <w:rPr>
          <w:sz w:val="20"/>
          <w:szCs w:val="20"/>
        </w:rPr>
        <w:t xml:space="preserve">The </w:t>
      </w:r>
      <w:r w:rsidR="005C2612">
        <w:rPr>
          <w:sz w:val="20"/>
          <w:szCs w:val="20"/>
        </w:rPr>
        <w:t xml:space="preserve">radio channel and several other factors impact the </w:t>
      </w:r>
      <w:r w:rsidRPr="00E05E8B">
        <w:rPr>
          <w:sz w:val="20"/>
          <w:szCs w:val="20"/>
        </w:rPr>
        <w:t>number of layers that can be supported</w:t>
      </w:r>
      <w:r w:rsidR="005C2612">
        <w:rPr>
          <w:sz w:val="20"/>
          <w:szCs w:val="20"/>
        </w:rPr>
        <w:t>, and these</w:t>
      </w:r>
      <w:r w:rsidR="00D7239F" w:rsidRPr="00E05E8B">
        <w:rPr>
          <w:sz w:val="20"/>
          <w:szCs w:val="20"/>
        </w:rPr>
        <w:t xml:space="preserve"> should be thoroughly</w:t>
      </w:r>
      <w:r w:rsidR="003C6437" w:rsidRPr="00E05E8B">
        <w:rPr>
          <w:sz w:val="20"/>
          <w:szCs w:val="20"/>
        </w:rPr>
        <w:t xml:space="preserve"> studied and anal</w:t>
      </w:r>
      <w:r w:rsidR="007F77BA" w:rsidRPr="00E05E8B">
        <w:rPr>
          <w:sz w:val="20"/>
          <w:szCs w:val="20"/>
        </w:rPr>
        <w:t>yzed.</w:t>
      </w:r>
    </w:p>
    <w:p w14:paraId="5A4535CB" w14:textId="77777777" w:rsidR="002B4DA9" w:rsidRPr="00E05E8B" w:rsidRDefault="002B4DA9" w:rsidP="00682BB1">
      <w:pPr>
        <w:rPr>
          <w:sz w:val="20"/>
          <w:szCs w:val="20"/>
        </w:rPr>
      </w:pPr>
    </w:p>
    <w:p w14:paraId="786D73F0" w14:textId="4702BABC" w:rsidR="001A1EC8" w:rsidRDefault="005174B4" w:rsidP="00682BB1">
      <w:pPr>
        <w:rPr>
          <w:sz w:val="20"/>
          <w:szCs w:val="20"/>
        </w:rPr>
      </w:pPr>
      <w:r w:rsidRPr="00E05E8B">
        <w:rPr>
          <w:sz w:val="20"/>
          <w:szCs w:val="20"/>
        </w:rPr>
        <w:t xml:space="preserve">One factor is the </w:t>
      </w:r>
      <w:r w:rsidR="000F14A0" w:rsidRPr="00E05E8B">
        <w:rPr>
          <w:sz w:val="20"/>
          <w:szCs w:val="20"/>
        </w:rPr>
        <w:t xml:space="preserve">receive </w:t>
      </w:r>
      <w:r w:rsidRPr="00E05E8B">
        <w:rPr>
          <w:sz w:val="20"/>
          <w:szCs w:val="20"/>
        </w:rPr>
        <w:t>antenna correlation.</w:t>
      </w:r>
      <w:r w:rsidR="00C34044" w:rsidRPr="00E05E8B">
        <w:rPr>
          <w:sz w:val="20"/>
          <w:szCs w:val="20"/>
        </w:rPr>
        <w:t xml:space="preserve"> </w:t>
      </w:r>
      <w:r w:rsidR="007245DC" w:rsidRPr="00E05E8B">
        <w:rPr>
          <w:sz w:val="20"/>
          <w:szCs w:val="20"/>
        </w:rPr>
        <w:t>When antenna elements are closely spaced</w:t>
      </w:r>
      <w:r w:rsidR="005B7399" w:rsidRPr="00E05E8B">
        <w:rPr>
          <w:sz w:val="20"/>
          <w:szCs w:val="20"/>
        </w:rPr>
        <w:t>, the correlation between them increases.</w:t>
      </w:r>
      <w:r w:rsidR="00C34044" w:rsidRPr="00E05E8B">
        <w:rPr>
          <w:sz w:val="20"/>
          <w:szCs w:val="20"/>
        </w:rPr>
        <w:t xml:space="preserve"> </w:t>
      </w:r>
      <w:r w:rsidR="00E31B87" w:rsidRPr="00E05E8B">
        <w:rPr>
          <w:sz w:val="20"/>
          <w:szCs w:val="20"/>
        </w:rPr>
        <w:t xml:space="preserve"> </w:t>
      </w:r>
      <w:r w:rsidR="00176B0D" w:rsidRPr="00E05E8B">
        <w:rPr>
          <w:sz w:val="20"/>
          <w:szCs w:val="20"/>
        </w:rPr>
        <w:t xml:space="preserve">In </w:t>
      </w:r>
      <w:r w:rsidR="00CB3839" w:rsidRPr="00E05E8B">
        <w:rPr>
          <w:sz w:val="20"/>
          <w:szCs w:val="20"/>
        </w:rPr>
        <w:t>t</w:t>
      </w:r>
      <w:r w:rsidR="00E31B87" w:rsidRPr="00E05E8B">
        <w:rPr>
          <w:sz w:val="20"/>
          <w:szCs w:val="20"/>
        </w:rPr>
        <w:t xml:space="preserve">he </w:t>
      </w:r>
      <w:r w:rsidR="00CB3839" w:rsidRPr="00E05E8B">
        <w:rPr>
          <w:sz w:val="20"/>
          <w:szCs w:val="20"/>
        </w:rPr>
        <w:t xml:space="preserve">previous </w:t>
      </w:r>
      <w:r w:rsidR="00E31B87" w:rsidRPr="00E05E8B">
        <w:rPr>
          <w:sz w:val="20"/>
          <w:szCs w:val="20"/>
        </w:rPr>
        <w:t>8Rx discussion</w:t>
      </w:r>
      <w:r w:rsidR="009960A3" w:rsidRPr="00E05E8B">
        <w:rPr>
          <w:sz w:val="20"/>
          <w:szCs w:val="20"/>
        </w:rPr>
        <w:t xml:space="preserve">s, the objective is to </w:t>
      </w:r>
      <w:r w:rsidR="00176B0D" w:rsidRPr="00E05E8B">
        <w:rPr>
          <w:sz w:val="20"/>
          <w:szCs w:val="20"/>
        </w:rPr>
        <w:t>define</w:t>
      </w:r>
      <w:r w:rsidR="009960A3" w:rsidRPr="00E05E8B">
        <w:rPr>
          <w:sz w:val="20"/>
          <w:szCs w:val="20"/>
        </w:rPr>
        <w:t xml:space="preserve"> the requirement for FWA and CPE UE</w:t>
      </w:r>
      <w:r w:rsidR="00CB3839" w:rsidRPr="00E05E8B">
        <w:rPr>
          <w:sz w:val="20"/>
          <w:szCs w:val="20"/>
        </w:rPr>
        <w:t>s</w:t>
      </w:r>
      <w:r w:rsidR="00E00A92" w:rsidRPr="00E05E8B">
        <w:rPr>
          <w:sz w:val="20"/>
          <w:szCs w:val="20"/>
        </w:rPr>
        <w:t xml:space="preserve">. </w:t>
      </w:r>
      <w:r w:rsidR="006C5261" w:rsidRPr="00E05E8B">
        <w:rPr>
          <w:sz w:val="20"/>
          <w:szCs w:val="20"/>
        </w:rPr>
        <w:t xml:space="preserve">Given their larger form factor compared to </w:t>
      </w:r>
      <w:r w:rsidR="000F49D4" w:rsidRPr="00E05E8B">
        <w:rPr>
          <w:sz w:val="20"/>
          <w:szCs w:val="20"/>
        </w:rPr>
        <w:t xml:space="preserve">the handheld UE, </w:t>
      </w:r>
      <w:r w:rsidR="00E31B87" w:rsidRPr="00E05E8B">
        <w:rPr>
          <w:sz w:val="20"/>
          <w:szCs w:val="20"/>
        </w:rPr>
        <w:t xml:space="preserve">the demodulation performance </w:t>
      </w:r>
      <w:r w:rsidR="00075831" w:rsidRPr="00E05E8B">
        <w:rPr>
          <w:sz w:val="20"/>
          <w:szCs w:val="20"/>
        </w:rPr>
        <w:t>study</w:t>
      </w:r>
      <w:r w:rsidR="00EE15BB" w:rsidRPr="00E05E8B">
        <w:rPr>
          <w:sz w:val="20"/>
          <w:szCs w:val="20"/>
        </w:rPr>
        <w:t xml:space="preserve"> assumed </w:t>
      </w:r>
      <w:r w:rsidR="00CB3839" w:rsidRPr="00E05E8B">
        <w:rPr>
          <w:sz w:val="20"/>
          <w:szCs w:val="20"/>
        </w:rPr>
        <w:t xml:space="preserve">a </w:t>
      </w:r>
      <w:r w:rsidR="00EE15BB" w:rsidRPr="00E05E8B">
        <w:rPr>
          <w:sz w:val="20"/>
          <w:szCs w:val="20"/>
        </w:rPr>
        <w:t>low antenna correlation</w:t>
      </w:r>
      <w:r w:rsidR="009F5F06" w:rsidRPr="00E05E8B">
        <w:rPr>
          <w:sz w:val="20"/>
          <w:szCs w:val="20"/>
        </w:rPr>
        <w:t xml:space="preserve"> </w:t>
      </w:r>
      <w:r w:rsidR="009F5F06" w:rsidRPr="00E05E8B">
        <w:rPr>
          <w:sz w:val="20"/>
          <w:szCs w:val="20"/>
        </w:rPr>
        <w:fldChar w:fldCharType="begin"/>
      </w:r>
      <w:r w:rsidR="009F5F06" w:rsidRPr="00E05E8B">
        <w:rPr>
          <w:sz w:val="20"/>
          <w:szCs w:val="20"/>
        </w:rPr>
        <w:instrText xml:space="preserve"> REF _Ref166050563 \r \h </w:instrText>
      </w:r>
      <w:r w:rsidR="00E05E8B">
        <w:rPr>
          <w:sz w:val="20"/>
          <w:szCs w:val="20"/>
        </w:rPr>
        <w:instrText xml:space="preserve"> \* MERGEFORMAT </w:instrText>
      </w:r>
      <w:r w:rsidR="009F5F06" w:rsidRPr="00E05E8B">
        <w:rPr>
          <w:sz w:val="20"/>
          <w:szCs w:val="20"/>
        </w:rPr>
      </w:r>
      <w:r w:rsidR="009F5F06" w:rsidRPr="00E05E8B">
        <w:rPr>
          <w:sz w:val="20"/>
          <w:szCs w:val="20"/>
        </w:rPr>
        <w:fldChar w:fldCharType="separate"/>
      </w:r>
      <w:r w:rsidR="00385118">
        <w:rPr>
          <w:sz w:val="20"/>
          <w:szCs w:val="20"/>
        </w:rPr>
        <w:t>[3]</w:t>
      </w:r>
      <w:r w:rsidR="009F5F06" w:rsidRPr="00E05E8B">
        <w:rPr>
          <w:sz w:val="20"/>
          <w:szCs w:val="20"/>
        </w:rPr>
        <w:fldChar w:fldCharType="end"/>
      </w:r>
      <w:r w:rsidR="00075831" w:rsidRPr="00E05E8B">
        <w:rPr>
          <w:sz w:val="20"/>
          <w:szCs w:val="20"/>
        </w:rPr>
        <w:t xml:space="preserve">. </w:t>
      </w:r>
      <w:r w:rsidR="00F8579C" w:rsidRPr="00E05E8B">
        <w:rPr>
          <w:sz w:val="20"/>
          <w:szCs w:val="20"/>
        </w:rPr>
        <w:t>In the 6Rx WI, the objective is to specify FWA and handheld UE</w:t>
      </w:r>
      <w:r w:rsidR="00657DF3" w:rsidRPr="00E05E8B">
        <w:rPr>
          <w:sz w:val="20"/>
          <w:szCs w:val="20"/>
        </w:rPr>
        <w:t xml:space="preserve"> requirements</w:t>
      </w:r>
      <w:r w:rsidR="000F14A0" w:rsidRPr="00E05E8B">
        <w:rPr>
          <w:sz w:val="20"/>
          <w:szCs w:val="20"/>
        </w:rPr>
        <w:t xml:space="preserve">. Although the example bands specified in WI </w:t>
      </w:r>
      <w:r w:rsidR="00F904E4" w:rsidRPr="00E05E8B">
        <w:rPr>
          <w:sz w:val="20"/>
          <w:szCs w:val="20"/>
        </w:rPr>
        <w:t>are</w:t>
      </w:r>
      <w:r w:rsidR="000F14A0" w:rsidRPr="00E05E8B">
        <w:rPr>
          <w:sz w:val="20"/>
          <w:szCs w:val="20"/>
        </w:rPr>
        <w:t xml:space="preserve"> mid-bands and the antenna size can be relatively </w:t>
      </w:r>
      <w:r w:rsidR="00EB7723" w:rsidRPr="00E05E8B">
        <w:rPr>
          <w:sz w:val="20"/>
          <w:szCs w:val="20"/>
        </w:rPr>
        <w:t>compact</w:t>
      </w:r>
      <w:r w:rsidR="000F14A0" w:rsidRPr="00E05E8B">
        <w:rPr>
          <w:sz w:val="20"/>
          <w:szCs w:val="20"/>
        </w:rPr>
        <w:t xml:space="preserve">, we understand </w:t>
      </w:r>
      <w:r w:rsidR="0072563A" w:rsidRPr="00E05E8B">
        <w:rPr>
          <w:sz w:val="20"/>
          <w:szCs w:val="20"/>
        </w:rPr>
        <w:t xml:space="preserve">the difficulty of integrating </w:t>
      </w:r>
      <w:r w:rsidR="000F14A0" w:rsidRPr="00E05E8B">
        <w:rPr>
          <w:sz w:val="20"/>
          <w:szCs w:val="20"/>
        </w:rPr>
        <w:t>6 antenna elements in</w:t>
      </w:r>
      <w:r w:rsidR="0072563A" w:rsidRPr="00E05E8B">
        <w:rPr>
          <w:sz w:val="20"/>
          <w:szCs w:val="20"/>
        </w:rPr>
        <w:t>to</w:t>
      </w:r>
      <w:r w:rsidR="000F14A0" w:rsidRPr="00E05E8B">
        <w:rPr>
          <w:sz w:val="20"/>
          <w:szCs w:val="20"/>
        </w:rPr>
        <w:t xml:space="preserve"> the handheld deceive without any correlation. </w:t>
      </w:r>
    </w:p>
    <w:p w14:paraId="6EFA5267" w14:textId="77777777" w:rsidR="000801B9" w:rsidRPr="00E05E8B" w:rsidRDefault="000801B9" w:rsidP="00682BB1">
      <w:pPr>
        <w:rPr>
          <w:sz w:val="20"/>
          <w:szCs w:val="20"/>
        </w:rPr>
      </w:pPr>
    </w:p>
    <w:p w14:paraId="26D230B8" w14:textId="77777777" w:rsidR="000801B9" w:rsidRPr="000801B9" w:rsidRDefault="000801B9" w:rsidP="000801B9">
      <w:pPr>
        <w:pStyle w:val="Proposal"/>
        <w:numPr>
          <w:ilvl w:val="0"/>
          <w:numId w:val="3"/>
        </w:numPr>
        <w:tabs>
          <w:tab w:val="clear" w:pos="1304"/>
        </w:tabs>
        <w:ind w:left="1701" w:hanging="1701"/>
        <w:rPr>
          <w:szCs w:val="20"/>
        </w:rPr>
      </w:pPr>
      <w:bookmarkStart w:id="0" w:name="_Toc189840845"/>
      <w:r w:rsidRPr="000801B9">
        <w:rPr>
          <w:szCs w:val="20"/>
          <w:lang w:eastAsia="en-GB"/>
        </w:rPr>
        <w:t>Since MIMO 8 layers are already supported for FWA, it is proposed that MIMO 6 layers should also be supported, at least for FWA devices.</w:t>
      </w:r>
      <w:bookmarkEnd w:id="0"/>
    </w:p>
    <w:p w14:paraId="6AE9E28A" w14:textId="77777777" w:rsidR="001A1EC8" w:rsidRPr="00E05E8B" w:rsidRDefault="001A1EC8" w:rsidP="00682BB1">
      <w:pPr>
        <w:rPr>
          <w:rFonts w:eastAsiaTheme="minorEastAsia"/>
          <w:sz w:val="20"/>
          <w:szCs w:val="20"/>
        </w:rPr>
      </w:pPr>
    </w:p>
    <w:p w14:paraId="18E02B04" w14:textId="5A0913D3" w:rsidR="000A7318" w:rsidRPr="00E05E8B" w:rsidRDefault="009442DD" w:rsidP="00682BB1">
      <w:pPr>
        <w:rPr>
          <w:rFonts w:eastAsiaTheme="minorEastAsia"/>
          <w:sz w:val="20"/>
          <w:szCs w:val="20"/>
        </w:rPr>
      </w:pPr>
      <w:r w:rsidRPr="00E05E8B">
        <w:rPr>
          <w:rFonts w:eastAsiaTheme="minorEastAsia" w:hint="eastAsia"/>
          <w:sz w:val="20"/>
          <w:szCs w:val="20"/>
        </w:rPr>
        <w:t xml:space="preserve">We have accomplished </w:t>
      </w:r>
      <w:r w:rsidR="007141F8" w:rsidRPr="00E05E8B">
        <w:rPr>
          <w:rFonts w:eastAsiaTheme="minorEastAsia" w:hint="eastAsia"/>
          <w:sz w:val="20"/>
          <w:szCs w:val="20"/>
        </w:rPr>
        <w:t>some simulations based on the parameter assumptions listed in the WF</w:t>
      </w:r>
      <w:r w:rsidR="0045281A" w:rsidRPr="00E05E8B">
        <w:rPr>
          <w:rFonts w:eastAsiaTheme="minorEastAsia" w:hint="eastAsia"/>
          <w:sz w:val="20"/>
          <w:szCs w:val="20"/>
        </w:rPr>
        <w:t xml:space="preserve">. </w:t>
      </w:r>
      <w:r w:rsidR="00511EF8">
        <w:rPr>
          <w:rFonts w:eastAsiaTheme="minorEastAsia"/>
          <w:sz w:val="20"/>
          <w:szCs w:val="20"/>
        </w:rPr>
        <w:t xml:space="preserve">The </w:t>
      </w:r>
      <w:r w:rsidR="0045281A" w:rsidRPr="00E05E8B">
        <w:rPr>
          <w:rFonts w:eastAsiaTheme="minorEastAsia" w:hint="eastAsia"/>
          <w:sz w:val="20"/>
          <w:szCs w:val="20"/>
        </w:rPr>
        <w:t xml:space="preserve">simulation assumption </w:t>
      </w:r>
      <w:r w:rsidR="00D14E02">
        <w:rPr>
          <w:rFonts w:eastAsiaTheme="minorEastAsia"/>
          <w:sz w:val="20"/>
          <w:szCs w:val="20"/>
        </w:rPr>
        <w:t>is show</w:t>
      </w:r>
      <w:r w:rsidR="00511EF8">
        <w:rPr>
          <w:rFonts w:eastAsiaTheme="minorEastAsia"/>
          <w:sz w:val="20"/>
          <w:szCs w:val="20"/>
        </w:rPr>
        <w:t>n</w:t>
      </w:r>
      <w:r w:rsidR="00D14E02">
        <w:rPr>
          <w:rFonts w:eastAsiaTheme="minorEastAsia"/>
          <w:sz w:val="20"/>
          <w:szCs w:val="20"/>
        </w:rPr>
        <w:t xml:space="preserve"> </w:t>
      </w:r>
      <w:r w:rsidR="0045281A" w:rsidRPr="00E05E8B">
        <w:rPr>
          <w:rFonts w:eastAsiaTheme="minorEastAsia" w:hint="eastAsia"/>
          <w:sz w:val="20"/>
          <w:szCs w:val="20"/>
        </w:rPr>
        <w:t xml:space="preserve">in </w:t>
      </w:r>
      <w:r w:rsidR="00E56A27" w:rsidRPr="00E05E8B">
        <w:rPr>
          <w:rFonts w:eastAsiaTheme="minorEastAsia" w:hint="eastAsia"/>
          <w:sz w:val="20"/>
          <w:szCs w:val="20"/>
        </w:rPr>
        <w:t>Table 1,</w:t>
      </w:r>
      <w:r w:rsidR="0045281A" w:rsidRPr="00E05E8B">
        <w:rPr>
          <w:rFonts w:eastAsiaTheme="minorEastAsia" w:hint="eastAsia"/>
          <w:sz w:val="20"/>
          <w:szCs w:val="20"/>
        </w:rPr>
        <w:t xml:space="preserve"> </w:t>
      </w:r>
      <w:r w:rsidR="005D1740" w:rsidRPr="00E05E8B">
        <w:rPr>
          <w:rFonts w:eastAsiaTheme="minorEastAsia" w:hint="eastAsia"/>
          <w:sz w:val="20"/>
          <w:szCs w:val="20"/>
        </w:rPr>
        <w:t>PDSCH performance with fixed rank</w:t>
      </w:r>
      <w:r w:rsidR="00511EF8">
        <w:rPr>
          <w:rFonts w:eastAsiaTheme="minorEastAsia"/>
          <w:sz w:val="20"/>
          <w:szCs w:val="20"/>
        </w:rPr>
        <w:t xml:space="preserve"> is shown</w:t>
      </w:r>
      <w:r w:rsidR="005D1740" w:rsidRPr="00E05E8B">
        <w:rPr>
          <w:rFonts w:eastAsiaTheme="minorEastAsia" w:hint="eastAsia"/>
          <w:sz w:val="20"/>
          <w:szCs w:val="20"/>
        </w:rPr>
        <w:t xml:space="preserve"> in </w:t>
      </w:r>
      <w:r w:rsidR="00E56A27" w:rsidRPr="00E05E8B">
        <w:rPr>
          <w:rFonts w:eastAsiaTheme="minorEastAsia" w:hint="eastAsia"/>
          <w:sz w:val="20"/>
          <w:szCs w:val="20"/>
        </w:rPr>
        <w:t>Figure 1, and</w:t>
      </w:r>
      <w:r w:rsidR="0045281A" w:rsidRPr="00E05E8B">
        <w:rPr>
          <w:rFonts w:eastAsiaTheme="minorEastAsia" w:hint="eastAsia"/>
          <w:sz w:val="20"/>
          <w:szCs w:val="20"/>
        </w:rPr>
        <w:t xml:space="preserve"> </w:t>
      </w:r>
      <w:r w:rsidR="005D1740" w:rsidRPr="00E05E8B">
        <w:rPr>
          <w:rFonts w:eastAsiaTheme="minorEastAsia" w:hint="eastAsia"/>
          <w:sz w:val="20"/>
          <w:szCs w:val="20"/>
        </w:rPr>
        <w:t xml:space="preserve">PDSCH performance with adaptive rank </w:t>
      </w:r>
      <w:r w:rsidR="00511EF8">
        <w:rPr>
          <w:rFonts w:eastAsiaTheme="minorEastAsia"/>
          <w:sz w:val="20"/>
          <w:szCs w:val="20"/>
        </w:rPr>
        <w:t xml:space="preserve">is shown </w:t>
      </w:r>
      <w:r w:rsidR="005D1740" w:rsidRPr="00E05E8B">
        <w:rPr>
          <w:rFonts w:eastAsiaTheme="minorEastAsia" w:hint="eastAsia"/>
          <w:sz w:val="20"/>
          <w:szCs w:val="20"/>
        </w:rPr>
        <w:t xml:space="preserve">in </w:t>
      </w:r>
      <w:r w:rsidR="00E56A27" w:rsidRPr="00E05E8B">
        <w:rPr>
          <w:rFonts w:eastAsiaTheme="minorEastAsia" w:hint="eastAsia"/>
          <w:sz w:val="20"/>
          <w:szCs w:val="20"/>
        </w:rPr>
        <w:t>F</w:t>
      </w:r>
      <w:r w:rsidR="005D1740" w:rsidRPr="00E05E8B">
        <w:rPr>
          <w:rFonts w:eastAsiaTheme="minorEastAsia" w:hint="eastAsia"/>
          <w:sz w:val="20"/>
          <w:szCs w:val="20"/>
        </w:rPr>
        <w:t>igure 2.</w:t>
      </w:r>
    </w:p>
    <w:p w14:paraId="3D39B5A9" w14:textId="77777777" w:rsidR="008F4671" w:rsidRDefault="008F4671" w:rsidP="008F4671">
      <w:pPr>
        <w:rPr>
          <w:rFonts w:eastAsiaTheme="minorEastAsia"/>
          <w:b/>
          <w:bCs/>
          <w:sz w:val="21"/>
          <w:szCs w:val="21"/>
        </w:rPr>
      </w:pPr>
    </w:p>
    <w:p w14:paraId="76095F1A" w14:textId="62930528" w:rsidR="008F4671" w:rsidRPr="001B54EB" w:rsidRDefault="008F4671" w:rsidP="008F4671">
      <w:pPr>
        <w:rPr>
          <w:rFonts w:eastAsiaTheme="minorEastAsia"/>
          <w:b/>
          <w:bCs/>
          <w:sz w:val="20"/>
          <w:szCs w:val="20"/>
        </w:rPr>
      </w:pPr>
      <w:r w:rsidRPr="001B54EB">
        <w:rPr>
          <w:rFonts w:eastAsiaTheme="minorEastAsia"/>
          <w:b/>
          <w:bCs/>
          <w:sz w:val="20"/>
          <w:szCs w:val="20"/>
        </w:rPr>
        <w:t>Table 1 Simulation parameter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432"/>
        <w:gridCol w:w="5826"/>
      </w:tblGrid>
      <w:tr w:rsidR="00613F3A" w:rsidRPr="00552DB9" w14:paraId="35875C4B" w14:textId="77777777" w:rsidTr="00D13052">
        <w:trPr>
          <w:jc w:val="center"/>
        </w:trPr>
        <w:tc>
          <w:tcPr>
            <w:tcW w:w="3679" w:type="dxa"/>
            <w:gridSpan w:val="2"/>
            <w:shd w:val="clear" w:color="auto" w:fill="auto"/>
          </w:tcPr>
          <w:p w14:paraId="48B5CB31" w14:textId="77777777" w:rsidR="00613F3A" w:rsidRPr="00552DB9" w:rsidRDefault="00613F3A" w:rsidP="00B37905">
            <w:pPr>
              <w:keepNext/>
              <w:keepLines/>
              <w:overflowPunct w:val="0"/>
              <w:autoSpaceDE w:val="0"/>
              <w:autoSpaceDN w:val="0"/>
              <w:adjustRightInd w:val="0"/>
              <w:jc w:val="center"/>
              <w:textAlignment w:val="baseline"/>
              <w:rPr>
                <w:rFonts w:ascii="Arial" w:eastAsia="SimSun" w:hAnsi="Arial"/>
                <w:b/>
                <w:sz w:val="18"/>
              </w:rPr>
            </w:pPr>
            <w:r w:rsidRPr="00552DB9">
              <w:rPr>
                <w:rFonts w:ascii="Arial" w:eastAsia="SimSun" w:hAnsi="Arial"/>
                <w:b/>
                <w:sz w:val="18"/>
              </w:rPr>
              <w:lastRenderedPageBreak/>
              <w:t>Parameter</w:t>
            </w:r>
          </w:p>
        </w:tc>
        <w:tc>
          <w:tcPr>
            <w:tcW w:w="5530" w:type="dxa"/>
            <w:shd w:val="clear" w:color="auto" w:fill="auto"/>
          </w:tcPr>
          <w:p w14:paraId="0140FF1B" w14:textId="77777777" w:rsidR="00613F3A" w:rsidRPr="00552DB9" w:rsidRDefault="00613F3A" w:rsidP="00B37905">
            <w:pPr>
              <w:keepNext/>
              <w:keepLines/>
              <w:overflowPunct w:val="0"/>
              <w:autoSpaceDE w:val="0"/>
              <w:autoSpaceDN w:val="0"/>
              <w:adjustRightInd w:val="0"/>
              <w:jc w:val="center"/>
              <w:textAlignment w:val="baseline"/>
              <w:rPr>
                <w:rFonts w:ascii="Arial" w:eastAsia="SimSun" w:hAnsi="Arial"/>
                <w:b/>
                <w:sz w:val="18"/>
              </w:rPr>
            </w:pPr>
            <w:r w:rsidRPr="00552DB9">
              <w:rPr>
                <w:rFonts w:ascii="Arial" w:eastAsia="SimSun" w:hAnsi="Arial"/>
                <w:b/>
                <w:sz w:val="18"/>
              </w:rPr>
              <w:t>Value</w:t>
            </w:r>
          </w:p>
        </w:tc>
      </w:tr>
      <w:tr w:rsidR="00613F3A" w:rsidRPr="00552DB9" w14:paraId="0EA4EB05" w14:textId="77777777" w:rsidTr="00D13052">
        <w:trPr>
          <w:jc w:val="center"/>
        </w:trPr>
        <w:tc>
          <w:tcPr>
            <w:tcW w:w="3679" w:type="dxa"/>
            <w:gridSpan w:val="2"/>
            <w:shd w:val="clear" w:color="auto" w:fill="auto"/>
          </w:tcPr>
          <w:p w14:paraId="24EC668A"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Duplex mode</w:t>
            </w:r>
          </w:p>
        </w:tc>
        <w:tc>
          <w:tcPr>
            <w:tcW w:w="5530" w:type="dxa"/>
            <w:shd w:val="clear" w:color="auto" w:fill="auto"/>
          </w:tcPr>
          <w:p w14:paraId="1C269167" w14:textId="77777777" w:rsidR="00613F3A" w:rsidRPr="00552DB9" w:rsidRDefault="00613F3A" w:rsidP="00B37905">
            <w:pPr>
              <w:keepNext/>
              <w:keepLines/>
              <w:overflowPunct w:val="0"/>
              <w:autoSpaceDE w:val="0"/>
              <w:autoSpaceDN w:val="0"/>
              <w:adjustRightInd w:val="0"/>
              <w:jc w:val="center"/>
              <w:textAlignment w:val="baseline"/>
              <w:rPr>
                <w:rFonts w:ascii="Arial" w:eastAsia="SimSun" w:hAnsi="Arial"/>
                <w:sz w:val="18"/>
              </w:rPr>
            </w:pPr>
            <w:r w:rsidRPr="00552DB9">
              <w:rPr>
                <w:rFonts w:ascii="Arial" w:eastAsia="SimSun" w:hAnsi="Arial"/>
                <w:sz w:val="18"/>
              </w:rPr>
              <w:t>TDD</w:t>
            </w:r>
          </w:p>
        </w:tc>
      </w:tr>
      <w:tr w:rsidR="00613F3A" w:rsidRPr="00552DB9" w14:paraId="21789C7A" w14:textId="77777777" w:rsidTr="00D13052">
        <w:trPr>
          <w:jc w:val="center"/>
        </w:trPr>
        <w:tc>
          <w:tcPr>
            <w:tcW w:w="3679" w:type="dxa"/>
            <w:gridSpan w:val="2"/>
            <w:shd w:val="clear" w:color="auto" w:fill="auto"/>
          </w:tcPr>
          <w:p w14:paraId="67D8E70C"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Bandwidth</w:t>
            </w:r>
          </w:p>
        </w:tc>
        <w:tc>
          <w:tcPr>
            <w:tcW w:w="5530" w:type="dxa"/>
            <w:shd w:val="clear" w:color="auto" w:fill="auto"/>
          </w:tcPr>
          <w:p w14:paraId="07249519"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 xml:space="preserve">40MHz </w:t>
            </w:r>
          </w:p>
        </w:tc>
      </w:tr>
      <w:tr w:rsidR="00613F3A" w:rsidRPr="00552DB9" w14:paraId="0C261D87" w14:textId="77777777" w:rsidTr="00D13052">
        <w:trPr>
          <w:jc w:val="center"/>
        </w:trPr>
        <w:tc>
          <w:tcPr>
            <w:tcW w:w="3679" w:type="dxa"/>
            <w:gridSpan w:val="2"/>
            <w:shd w:val="clear" w:color="auto" w:fill="auto"/>
          </w:tcPr>
          <w:p w14:paraId="2B17B73C"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SCS</w:t>
            </w:r>
          </w:p>
        </w:tc>
        <w:tc>
          <w:tcPr>
            <w:tcW w:w="5530" w:type="dxa"/>
            <w:shd w:val="clear" w:color="auto" w:fill="auto"/>
          </w:tcPr>
          <w:p w14:paraId="47DD3424"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30</w:t>
            </w:r>
          </w:p>
        </w:tc>
      </w:tr>
      <w:tr w:rsidR="00613F3A" w:rsidRPr="00552DB9" w14:paraId="3C6DF397" w14:textId="77777777" w:rsidTr="00D13052">
        <w:trPr>
          <w:jc w:val="center"/>
        </w:trPr>
        <w:tc>
          <w:tcPr>
            <w:tcW w:w="3679" w:type="dxa"/>
            <w:gridSpan w:val="2"/>
            <w:shd w:val="clear" w:color="auto" w:fill="auto"/>
          </w:tcPr>
          <w:p w14:paraId="2D476C5B"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 xml:space="preserve">Antenna configuration </w:t>
            </w:r>
          </w:p>
        </w:tc>
        <w:tc>
          <w:tcPr>
            <w:tcW w:w="5530" w:type="dxa"/>
            <w:shd w:val="clear" w:color="auto" w:fill="auto"/>
          </w:tcPr>
          <w:p w14:paraId="3C9016A4" w14:textId="77777777" w:rsidR="00613F3A"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8Tx, 6Rx</w:t>
            </w:r>
          </w:p>
          <w:p w14:paraId="2814AE42" w14:textId="7A215333" w:rsidR="00D930A9" w:rsidRPr="00BB148D" w:rsidRDefault="00D930A9" w:rsidP="00B37905">
            <w:pPr>
              <w:keepNext/>
              <w:keepLines/>
              <w:overflowPunct w:val="0"/>
              <w:autoSpaceDE w:val="0"/>
              <w:autoSpaceDN w:val="0"/>
              <w:adjustRightInd w:val="0"/>
              <w:jc w:val="center"/>
              <w:textAlignment w:val="baseline"/>
              <w:rPr>
                <w:rFonts w:ascii="Arial" w:eastAsia="SimSun" w:hAnsi="Arial"/>
                <w:sz w:val="18"/>
              </w:rPr>
            </w:pPr>
            <w:r>
              <w:rPr>
                <w:rFonts w:ascii="Arial" w:eastAsia="SimSun" w:hAnsi="Arial" w:hint="eastAsia"/>
                <w:sz w:val="18"/>
              </w:rPr>
              <w:t xml:space="preserve">32Tx, </w:t>
            </w:r>
            <w:r w:rsidR="009A7F9C">
              <w:rPr>
                <w:rFonts w:ascii="Arial" w:eastAsia="SimSun" w:hAnsi="Arial" w:hint="eastAsia"/>
                <w:sz w:val="18"/>
              </w:rPr>
              <w:t>6Rx</w:t>
            </w:r>
          </w:p>
        </w:tc>
      </w:tr>
      <w:tr w:rsidR="00613F3A" w:rsidRPr="00552DB9" w14:paraId="222C5613" w14:textId="77777777" w:rsidTr="00D13052">
        <w:trPr>
          <w:jc w:val="center"/>
        </w:trPr>
        <w:tc>
          <w:tcPr>
            <w:tcW w:w="3679" w:type="dxa"/>
            <w:gridSpan w:val="2"/>
            <w:shd w:val="clear" w:color="auto" w:fill="auto"/>
          </w:tcPr>
          <w:p w14:paraId="6126CAFC"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Propagation channel</w:t>
            </w:r>
          </w:p>
        </w:tc>
        <w:tc>
          <w:tcPr>
            <w:tcW w:w="5530" w:type="dxa"/>
            <w:shd w:val="clear" w:color="auto" w:fill="auto"/>
          </w:tcPr>
          <w:p w14:paraId="28460B4D"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TDLA30-10</w:t>
            </w:r>
          </w:p>
        </w:tc>
      </w:tr>
      <w:tr w:rsidR="00613F3A" w:rsidRPr="00552DB9" w14:paraId="2F006732" w14:textId="77777777" w:rsidTr="00D13052">
        <w:trPr>
          <w:jc w:val="center"/>
        </w:trPr>
        <w:tc>
          <w:tcPr>
            <w:tcW w:w="3679" w:type="dxa"/>
            <w:gridSpan w:val="2"/>
            <w:shd w:val="clear" w:color="auto" w:fill="auto"/>
          </w:tcPr>
          <w:p w14:paraId="19EEED39"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Rank</w:t>
            </w:r>
          </w:p>
        </w:tc>
        <w:tc>
          <w:tcPr>
            <w:tcW w:w="5530" w:type="dxa"/>
            <w:shd w:val="clear" w:color="auto" w:fill="auto"/>
          </w:tcPr>
          <w:p w14:paraId="7E0F60C5" w14:textId="77777777" w:rsidR="00613F3A" w:rsidRPr="00BB148D" w:rsidRDefault="00613F3A"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Fixed rank [4,6]</w:t>
            </w:r>
          </w:p>
        </w:tc>
      </w:tr>
      <w:tr w:rsidR="00613F3A" w:rsidRPr="00552DB9" w14:paraId="39A9A39E" w14:textId="77777777" w:rsidTr="00D13052">
        <w:trPr>
          <w:jc w:val="center"/>
        </w:trPr>
        <w:tc>
          <w:tcPr>
            <w:tcW w:w="3679" w:type="dxa"/>
            <w:gridSpan w:val="2"/>
            <w:shd w:val="clear" w:color="auto" w:fill="auto"/>
          </w:tcPr>
          <w:p w14:paraId="3D83A5C8"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hAnsi="Arial"/>
                <w:sz w:val="18"/>
              </w:rPr>
              <w:t>MCS</w:t>
            </w:r>
          </w:p>
        </w:tc>
        <w:tc>
          <w:tcPr>
            <w:tcW w:w="5530" w:type="dxa"/>
            <w:shd w:val="clear" w:color="auto" w:fill="auto"/>
          </w:tcPr>
          <w:p w14:paraId="6CBA144C" w14:textId="1DD9E810" w:rsidR="00613F3A" w:rsidRPr="00B37905" w:rsidRDefault="00613F3A" w:rsidP="00B37905">
            <w:pPr>
              <w:keepNext/>
              <w:keepLines/>
              <w:overflowPunct w:val="0"/>
              <w:autoSpaceDE w:val="0"/>
              <w:autoSpaceDN w:val="0"/>
              <w:adjustRightInd w:val="0"/>
              <w:jc w:val="center"/>
              <w:textAlignment w:val="baseline"/>
              <w:rPr>
                <w:rFonts w:ascii="Arial" w:eastAsiaTheme="minorEastAsia" w:hAnsi="Arial"/>
                <w:sz w:val="18"/>
              </w:rPr>
            </w:pPr>
            <w:r w:rsidRPr="00BB148D">
              <w:rPr>
                <w:rFonts w:ascii="Arial" w:hAnsi="Arial"/>
                <w:sz w:val="18"/>
              </w:rPr>
              <w:t>Adaptive MCS (target BLER 10%)</w:t>
            </w:r>
            <w:r w:rsidRPr="00BB148D">
              <w:rPr>
                <w:rFonts w:ascii="Arial" w:eastAsiaTheme="minorEastAsia" w:hAnsi="Arial" w:hint="eastAsia"/>
                <w:sz w:val="18"/>
              </w:rPr>
              <w:t xml:space="preserve"> MCS </w:t>
            </w:r>
            <w:r w:rsidRPr="003F61B0">
              <w:rPr>
                <w:rFonts w:ascii="Arial" w:eastAsiaTheme="minorEastAsia" w:hAnsi="Arial" w:hint="eastAsia"/>
                <w:color w:val="FF0000"/>
                <w:sz w:val="18"/>
              </w:rPr>
              <w:t>Table 2</w:t>
            </w:r>
          </w:p>
        </w:tc>
      </w:tr>
      <w:tr w:rsidR="00DA3761" w:rsidRPr="00552DB9" w14:paraId="6878330D" w14:textId="77777777" w:rsidTr="00D13052">
        <w:trPr>
          <w:jc w:val="center"/>
        </w:trPr>
        <w:tc>
          <w:tcPr>
            <w:tcW w:w="1247" w:type="dxa"/>
            <w:vMerge w:val="restart"/>
            <w:shd w:val="clear" w:color="auto" w:fill="auto"/>
          </w:tcPr>
          <w:p w14:paraId="3BF6AF8D"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PDSCH configuration</w:t>
            </w:r>
          </w:p>
        </w:tc>
        <w:tc>
          <w:tcPr>
            <w:tcW w:w="2432" w:type="dxa"/>
            <w:shd w:val="clear" w:color="auto" w:fill="auto"/>
          </w:tcPr>
          <w:p w14:paraId="01B9952F"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Mapping type</w:t>
            </w:r>
          </w:p>
        </w:tc>
        <w:tc>
          <w:tcPr>
            <w:tcW w:w="5530" w:type="dxa"/>
            <w:shd w:val="clear" w:color="auto" w:fill="auto"/>
          </w:tcPr>
          <w:p w14:paraId="479CE133"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Type A</w:t>
            </w:r>
          </w:p>
        </w:tc>
      </w:tr>
      <w:tr w:rsidR="00DA3761" w:rsidRPr="00552DB9" w14:paraId="49E664BB" w14:textId="77777777" w:rsidTr="00D13052">
        <w:trPr>
          <w:jc w:val="center"/>
        </w:trPr>
        <w:tc>
          <w:tcPr>
            <w:tcW w:w="1247" w:type="dxa"/>
            <w:vMerge/>
            <w:shd w:val="clear" w:color="auto" w:fill="auto"/>
          </w:tcPr>
          <w:p w14:paraId="664B5C2D"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741C1E1C"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 xml:space="preserve">Starting symbol </w:t>
            </w:r>
          </w:p>
        </w:tc>
        <w:tc>
          <w:tcPr>
            <w:tcW w:w="5530" w:type="dxa"/>
            <w:shd w:val="clear" w:color="auto" w:fill="auto"/>
          </w:tcPr>
          <w:p w14:paraId="75BC0A5C"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2</w:t>
            </w:r>
          </w:p>
        </w:tc>
      </w:tr>
      <w:tr w:rsidR="00DA3761" w:rsidRPr="00552DB9" w14:paraId="103E7695" w14:textId="77777777" w:rsidTr="00D13052">
        <w:trPr>
          <w:jc w:val="center"/>
        </w:trPr>
        <w:tc>
          <w:tcPr>
            <w:tcW w:w="1247" w:type="dxa"/>
            <w:vMerge/>
            <w:shd w:val="clear" w:color="auto" w:fill="auto"/>
          </w:tcPr>
          <w:p w14:paraId="26B336C6"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4448FF6E"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Length</w:t>
            </w:r>
          </w:p>
        </w:tc>
        <w:tc>
          <w:tcPr>
            <w:tcW w:w="5530" w:type="dxa"/>
            <w:shd w:val="clear" w:color="auto" w:fill="auto"/>
          </w:tcPr>
          <w:p w14:paraId="3F7BECF6"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12</w:t>
            </w:r>
          </w:p>
        </w:tc>
      </w:tr>
      <w:tr w:rsidR="00DA3761" w:rsidRPr="00552DB9" w14:paraId="27108B93" w14:textId="77777777" w:rsidTr="00D13052">
        <w:trPr>
          <w:jc w:val="center"/>
        </w:trPr>
        <w:tc>
          <w:tcPr>
            <w:tcW w:w="1247" w:type="dxa"/>
            <w:vMerge/>
            <w:shd w:val="clear" w:color="auto" w:fill="auto"/>
          </w:tcPr>
          <w:p w14:paraId="4757E41B"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11D6BF92"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PRB bundling size</w:t>
            </w:r>
          </w:p>
        </w:tc>
        <w:tc>
          <w:tcPr>
            <w:tcW w:w="5530" w:type="dxa"/>
            <w:shd w:val="clear" w:color="auto" w:fill="auto"/>
          </w:tcPr>
          <w:p w14:paraId="767FFCC2"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2</w:t>
            </w:r>
          </w:p>
        </w:tc>
      </w:tr>
      <w:tr w:rsidR="00DA3761" w:rsidRPr="00552DB9" w14:paraId="174755A9" w14:textId="77777777" w:rsidTr="00D13052">
        <w:trPr>
          <w:jc w:val="center"/>
        </w:trPr>
        <w:tc>
          <w:tcPr>
            <w:tcW w:w="1247" w:type="dxa"/>
            <w:vMerge/>
            <w:shd w:val="clear" w:color="auto" w:fill="auto"/>
          </w:tcPr>
          <w:p w14:paraId="40C74BDC"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38B61F5F"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lang w:eastAsia="ja-JP"/>
              </w:rPr>
              <w:t>VRB-to-PRB mapping type</w:t>
            </w:r>
          </w:p>
        </w:tc>
        <w:tc>
          <w:tcPr>
            <w:tcW w:w="5530" w:type="dxa"/>
            <w:shd w:val="clear" w:color="auto" w:fill="auto"/>
          </w:tcPr>
          <w:p w14:paraId="3DDE614B" w14:textId="77777777" w:rsidR="00DA3761" w:rsidRPr="00BB148D" w:rsidRDefault="00DA3761" w:rsidP="00B37905">
            <w:pPr>
              <w:keepNext/>
              <w:keepLines/>
              <w:overflowPunct w:val="0"/>
              <w:autoSpaceDE w:val="0"/>
              <w:autoSpaceDN w:val="0"/>
              <w:adjustRightInd w:val="0"/>
              <w:jc w:val="center"/>
              <w:textAlignment w:val="baseline"/>
              <w:rPr>
                <w:rFonts w:ascii="Arial" w:eastAsia="SimSun" w:hAnsi="Arial"/>
                <w:sz w:val="18"/>
              </w:rPr>
            </w:pPr>
            <w:r w:rsidRPr="00BB148D">
              <w:rPr>
                <w:rFonts w:ascii="Arial" w:eastAsia="SimSun" w:hAnsi="Arial"/>
                <w:sz w:val="18"/>
              </w:rPr>
              <w:t>Non-interleaved</w:t>
            </w:r>
          </w:p>
        </w:tc>
      </w:tr>
      <w:tr w:rsidR="00DA3761" w:rsidRPr="00552DB9" w14:paraId="797F5246" w14:textId="77777777" w:rsidTr="00D13052">
        <w:trPr>
          <w:jc w:val="center"/>
        </w:trPr>
        <w:tc>
          <w:tcPr>
            <w:tcW w:w="1247" w:type="dxa"/>
            <w:vMerge/>
            <w:tcBorders>
              <w:bottom w:val="nil"/>
            </w:tcBorders>
            <w:shd w:val="clear" w:color="auto" w:fill="auto"/>
          </w:tcPr>
          <w:p w14:paraId="26ADFEF3"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shd w:val="clear" w:color="auto" w:fill="auto"/>
          </w:tcPr>
          <w:p w14:paraId="7C1A7FD9"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lang w:eastAsia="ja-JP"/>
              </w:rPr>
            </w:pPr>
            <w:r w:rsidRPr="00552DB9">
              <w:rPr>
                <w:rFonts w:ascii="Arial" w:eastAsia="SimSun" w:hAnsi="Arial"/>
                <w:sz w:val="18"/>
                <w:lang w:eastAsia="ja-JP"/>
              </w:rPr>
              <w:t>Precoding</w:t>
            </w:r>
          </w:p>
        </w:tc>
        <w:tc>
          <w:tcPr>
            <w:tcW w:w="5530" w:type="dxa"/>
            <w:shd w:val="clear" w:color="auto" w:fill="auto"/>
          </w:tcPr>
          <w:p w14:paraId="1FA7A44A" w14:textId="77777777" w:rsidR="00DA3761" w:rsidRPr="008C5EFC" w:rsidRDefault="00DA3761" w:rsidP="00B37905">
            <w:pPr>
              <w:pStyle w:val="TAC"/>
              <w:rPr>
                <w:rFonts w:eastAsia="SimSun"/>
                <w:lang w:val="en-US"/>
              </w:rPr>
            </w:pPr>
            <w:r w:rsidRPr="008C5EFC">
              <w:rPr>
                <w:rFonts w:eastAsia="SimSun"/>
                <w:lang w:val="en-US"/>
              </w:rPr>
              <w:t>Random PMI (Rel-15 Type 1 codebook) for 8Tx</w:t>
            </w:r>
          </w:p>
          <w:p w14:paraId="7D56797B" w14:textId="77777777" w:rsidR="00DA3761" w:rsidRPr="00B37905" w:rsidRDefault="00DA3761" w:rsidP="00B37905">
            <w:pPr>
              <w:keepNext/>
              <w:keepLines/>
              <w:overflowPunct w:val="0"/>
              <w:autoSpaceDE w:val="0"/>
              <w:autoSpaceDN w:val="0"/>
              <w:adjustRightInd w:val="0"/>
              <w:jc w:val="center"/>
              <w:textAlignment w:val="baseline"/>
              <w:rPr>
                <w:rFonts w:ascii="Arial" w:eastAsia="SimSun" w:hAnsi="Arial" w:cs="Arial"/>
                <w:sz w:val="18"/>
              </w:rPr>
            </w:pPr>
            <w:r w:rsidRPr="00B37905">
              <w:rPr>
                <w:rFonts w:ascii="Arial" w:eastAsia="SimSun" w:hAnsi="Arial" w:cs="Arial"/>
                <w:sz w:val="18"/>
                <w:szCs w:val="18"/>
              </w:rPr>
              <w:t>SVD based precoding for 32Tx; companies are encouraged to provide details on the SVD update periodicity</w:t>
            </w:r>
          </w:p>
        </w:tc>
      </w:tr>
      <w:tr w:rsidR="00DA3761" w:rsidRPr="00552DB9" w14:paraId="2105E634" w14:textId="77777777" w:rsidTr="00D13052">
        <w:trPr>
          <w:jc w:val="center"/>
        </w:trPr>
        <w:tc>
          <w:tcPr>
            <w:tcW w:w="1247" w:type="dxa"/>
            <w:vMerge w:val="restart"/>
            <w:shd w:val="clear" w:color="auto" w:fill="auto"/>
          </w:tcPr>
          <w:p w14:paraId="24844B88"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PDSCH DMRS configuration</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2525CE1"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DMRS Type</w:t>
            </w:r>
          </w:p>
        </w:tc>
        <w:tc>
          <w:tcPr>
            <w:tcW w:w="5530" w:type="dxa"/>
          </w:tcPr>
          <w:p w14:paraId="2CC1C741" w14:textId="20CB4092" w:rsidR="00DA3761" w:rsidRPr="00B37905" w:rsidRDefault="00DA3761" w:rsidP="00B37905">
            <w:pPr>
              <w:keepNext/>
              <w:keepLines/>
              <w:overflowPunct w:val="0"/>
              <w:autoSpaceDE w:val="0"/>
              <w:autoSpaceDN w:val="0"/>
              <w:adjustRightInd w:val="0"/>
              <w:jc w:val="center"/>
              <w:textAlignment w:val="baseline"/>
              <w:rPr>
                <w:rFonts w:ascii="Arial" w:eastAsia="SimSun" w:hAnsi="Arial" w:cs="Arial"/>
                <w:sz w:val="18"/>
                <w:szCs w:val="18"/>
              </w:rPr>
            </w:pPr>
            <w:r w:rsidRPr="00B37905">
              <w:rPr>
                <w:rFonts w:ascii="Arial" w:eastAsia="SimSun" w:hAnsi="Arial" w:cs="Arial"/>
                <w:sz w:val="18"/>
                <w:szCs w:val="18"/>
              </w:rPr>
              <w:t>Type 1 [Rel-15] and eType-1 [Rel-18]</w:t>
            </w:r>
          </w:p>
        </w:tc>
      </w:tr>
      <w:tr w:rsidR="00DA3761" w:rsidRPr="00552DB9" w14:paraId="713FC27E" w14:textId="77777777" w:rsidTr="00D13052">
        <w:trPr>
          <w:jc w:val="center"/>
        </w:trPr>
        <w:tc>
          <w:tcPr>
            <w:tcW w:w="1247" w:type="dxa"/>
            <w:vMerge/>
            <w:shd w:val="clear" w:color="auto" w:fill="auto"/>
          </w:tcPr>
          <w:p w14:paraId="7A5D1E59"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16224C8"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DMRS Configurations</w:t>
            </w:r>
          </w:p>
        </w:tc>
        <w:tc>
          <w:tcPr>
            <w:tcW w:w="5530" w:type="dxa"/>
          </w:tcPr>
          <w:p w14:paraId="0D29EE71" w14:textId="77777777" w:rsidR="00DA3761" w:rsidRPr="008C5EFC" w:rsidRDefault="00DA3761" w:rsidP="00B37905">
            <w:pPr>
              <w:pStyle w:val="TAC"/>
              <w:rPr>
                <w:lang w:val="en-US"/>
              </w:rPr>
            </w:pPr>
            <w:r w:rsidRPr="008C5EFC">
              <w:rPr>
                <w:lang w:val="en-US"/>
              </w:rPr>
              <w:t>Option 1: Rel-18 1+1(6L), Rel-15 1+1(4L)</w:t>
            </w:r>
          </w:p>
          <w:p w14:paraId="1CAD1A1A" w14:textId="77777777" w:rsidR="00DA3761" w:rsidRPr="008C5EFC" w:rsidRDefault="00DA3761" w:rsidP="00B37905">
            <w:pPr>
              <w:pStyle w:val="TAC"/>
              <w:rPr>
                <w:lang w:val="en-US"/>
              </w:rPr>
            </w:pPr>
            <w:r w:rsidRPr="008C5EFC">
              <w:rPr>
                <w:lang w:val="en-US"/>
              </w:rPr>
              <w:t>Option 2: Rel-15 1+1(4L), Rel-15 2+0(6L)</w:t>
            </w:r>
          </w:p>
          <w:p w14:paraId="37CF2200" w14:textId="77777777" w:rsidR="00DA3761" w:rsidRPr="008C5EFC" w:rsidRDefault="00DA3761" w:rsidP="00B37905">
            <w:pPr>
              <w:pStyle w:val="TAC"/>
              <w:rPr>
                <w:lang w:val="en-US"/>
              </w:rPr>
            </w:pPr>
            <w:r w:rsidRPr="008C5EFC">
              <w:rPr>
                <w:lang w:val="en-US"/>
              </w:rPr>
              <w:t>Option 3: Rel-15 1+1(4L), Rel-15 2+2(6L)</w:t>
            </w:r>
          </w:p>
          <w:p w14:paraId="20582993" w14:textId="77777777" w:rsidR="00DA3761" w:rsidRPr="008C5EFC" w:rsidRDefault="00DA3761" w:rsidP="00B37905">
            <w:pPr>
              <w:pStyle w:val="TAC"/>
              <w:rPr>
                <w:lang w:val="en-US"/>
              </w:rPr>
            </w:pPr>
            <w:r w:rsidRPr="008222A4">
              <w:rPr>
                <w:lang w:val="en-US"/>
              </w:rPr>
              <w:t>Option 4:  Rel-15 2+2(4L), Rel-15 2+2(6L)</w:t>
            </w:r>
          </w:p>
        </w:tc>
      </w:tr>
      <w:tr w:rsidR="00DA3761" w:rsidRPr="00552DB9" w14:paraId="297E08DE" w14:textId="77777777" w:rsidTr="00D13052">
        <w:trPr>
          <w:jc w:val="center"/>
        </w:trPr>
        <w:tc>
          <w:tcPr>
            <w:tcW w:w="1247" w:type="dxa"/>
            <w:vMerge/>
            <w:tcBorders>
              <w:bottom w:val="nil"/>
            </w:tcBorders>
            <w:shd w:val="clear" w:color="auto" w:fill="auto"/>
          </w:tcPr>
          <w:p w14:paraId="361550AA"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AC44B05" w14:textId="77777777" w:rsidR="00DA3761" w:rsidRPr="00552DB9" w:rsidRDefault="00DA3761" w:rsidP="00B37905">
            <w:pPr>
              <w:keepNext/>
              <w:keepLines/>
              <w:overflowPunct w:val="0"/>
              <w:autoSpaceDE w:val="0"/>
              <w:autoSpaceDN w:val="0"/>
              <w:adjustRightInd w:val="0"/>
              <w:textAlignment w:val="baseline"/>
              <w:rPr>
                <w:rFonts w:ascii="Arial" w:eastAsia="SimSun" w:hAnsi="Arial"/>
                <w:sz w:val="18"/>
              </w:rPr>
            </w:pPr>
            <w:r w:rsidRPr="00552DB9">
              <w:rPr>
                <w:rFonts w:ascii="Arial" w:eastAsia="SimSun" w:hAnsi="Arial"/>
                <w:sz w:val="18"/>
              </w:rPr>
              <w:t>Precoding</w:t>
            </w:r>
          </w:p>
        </w:tc>
        <w:tc>
          <w:tcPr>
            <w:tcW w:w="5530" w:type="dxa"/>
          </w:tcPr>
          <w:p w14:paraId="077EE0AD" w14:textId="77777777" w:rsidR="00DA3761" w:rsidRPr="00F50F3B" w:rsidRDefault="00DA3761" w:rsidP="00B37905">
            <w:pPr>
              <w:keepNext/>
              <w:keepLines/>
              <w:overflowPunct w:val="0"/>
              <w:autoSpaceDE w:val="0"/>
              <w:autoSpaceDN w:val="0"/>
              <w:adjustRightInd w:val="0"/>
              <w:jc w:val="center"/>
              <w:textAlignment w:val="baseline"/>
              <w:rPr>
                <w:rFonts w:ascii="Arial" w:eastAsiaTheme="minorEastAsia" w:hAnsi="Arial"/>
                <w:sz w:val="18"/>
              </w:rPr>
            </w:pPr>
            <w:r w:rsidRPr="00552DB9">
              <w:rPr>
                <w:rFonts w:ascii="Arial" w:hAnsi="Arial"/>
                <w:sz w:val="18"/>
              </w:rPr>
              <w:t>Random (</w:t>
            </w:r>
            <w:r>
              <w:rPr>
                <w:rFonts w:ascii="Arial" w:eastAsiaTheme="minorEastAsia" w:hAnsi="Arial" w:hint="eastAsia"/>
                <w:sz w:val="18"/>
              </w:rPr>
              <w:t>PMI Rel-15 Type I codebook) for 8Tx</w:t>
            </w:r>
          </w:p>
        </w:tc>
      </w:tr>
      <w:tr w:rsidR="00613F3A" w:rsidRPr="00552DB9" w14:paraId="76C5D894" w14:textId="77777777" w:rsidTr="00D13052">
        <w:trPr>
          <w:jc w:val="center"/>
        </w:trPr>
        <w:tc>
          <w:tcPr>
            <w:tcW w:w="3679" w:type="dxa"/>
            <w:gridSpan w:val="2"/>
            <w:tcBorders>
              <w:top w:val="single" w:sz="4" w:space="0" w:color="auto"/>
              <w:left w:val="single" w:sz="4" w:space="0" w:color="auto"/>
              <w:bottom w:val="single" w:sz="4" w:space="0" w:color="auto"/>
              <w:right w:val="single" w:sz="4" w:space="0" w:color="auto"/>
            </w:tcBorders>
            <w:shd w:val="clear" w:color="auto" w:fill="auto"/>
          </w:tcPr>
          <w:p w14:paraId="6326F314"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sidRPr="00552DB9">
              <w:rPr>
                <w:rFonts w:ascii="Arial" w:hAnsi="Arial"/>
                <w:sz w:val="18"/>
              </w:rPr>
              <w:t>UE Correlation matrix</w:t>
            </w:r>
          </w:p>
        </w:tc>
        <w:tc>
          <w:tcPr>
            <w:tcW w:w="5530" w:type="dxa"/>
            <w:tcBorders>
              <w:top w:val="single" w:sz="4" w:space="0" w:color="auto"/>
              <w:left w:val="single" w:sz="4" w:space="0" w:color="auto"/>
              <w:bottom w:val="single" w:sz="4" w:space="0" w:color="auto"/>
              <w:right w:val="single" w:sz="4" w:space="0" w:color="auto"/>
            </w:tcBorders>
            <w:shd w:val="clear" w:color="auto" w:fill="auto"/>
          </w:tcPr>
          <w:p w14:paraId="68483C93" w14:textId="77777777" w:rsidR="00613F3A" w:rsidRPr="00552DB9" w:rsidRDefault="00613F3A" w:rsidP="00B37905">
            <w:pPr>
              <w:keepNext/>
              <w:keepLines/>
              <w:overflowPunct w:val="0"/>
              <w:autoSpaceDE w:val="0"/>
              <w:autoSpaceDN w:val="0"/>
              <w:adjustRightInd w:val="0"/>
              <w:textAlignment w:val="baseline"/>
              <w:rPr>
                <w:rFonts w:ascii="Arial" w:hAnsi="Arial"/>
                <w:sz w:val="18"/>
              </w:rPr>
            </w:pPr>
            <w:r w:rsidRPr="00552DB9">
              <w:rPr>
                <w:rFonts w:ascii="Arial" w:hAnsi="Arial"/>
                <w:sz w:val="18"/>
              </w:rPr>
              <w:t xml:space="preserve">Option 1: </w:t>
            </w:r>
          </w:p>
          <w:p w14:paraId="3648CC56" w14:textId="77777777" w:rsidR="00613F3A" w:rsidRPr="00552DB9" w:rsidRDefault="00613F3A" w:rsidP="00B37905">
            <w:pPr>
              <w:keepNext/>
              <w:keepLines/>
              <w:overflowPunct w:val="0"/>
              <w:autoSpaceDE w:val="0"/>
              <w:autoSpaceDN w:val="0"/>
              <w:adjustRightInd w:val="0"/>
              <w:textAlignment w:val="baseline"/>
              <w:rPr>
                <w:rFonts w:ascii="Arial" w:eastAsia="SimSun" w:hAnsi="Arial"/>
                <w:sz w:val="18"/>
              </w:rPr>
            </w:pPr>
            <w:r>
              <w:rPr>
                <w:noProof/>
              </w:rPr>
              <w:drawing>
                <wp:inline distT="0" distB="0" distL="0" distR="0" wp14:anchorId="1F128E98" wp14:editId="25F51531">
                  <wp:extent cx="3555413" cy="1510748"/>
                  <wp:effectExtent l="0" t="0" r="6985" b="0"/>
                  <wp:docPr id="411153622" name="图片 3" descr="A graph of number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12">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xmlns:a14="http://schemas.microsoft.com/office/drawing/2010/main" id="{6C2BAD10-5EED-4F22-948E-723F2D7A716C}"/>
                              </a:ext>
                            </a:extLst>
                          </a:blip>
                          <a:stretch>
                            <a:fillRect/>
                          </a:stretch>
                        </pic:blipFill>
                        <pic:spPr>
                          <a:xfrm>
                            <a:off x="0" y="0"/>
                            <a:ext cx="3565131" cy="1514877"/>
                          </a:xfrm>
                          <a:prstGeom prst="rect">
                            <a:avLst/>
                          </a:prstGeom>
                        </pic:spPr>
                      </pic:pic>
                    </a:graphicData>
                  </a:graphic>
                </wp:inline>
              </w:drawing>
            </w:r>
          </w:p>
          <w:p w14:paraId="37C111F6" w14:textId="001645C9" w:rsidR="00613F3A" w:rsidRPr="00B37905" w:rsidRDefault="00613F3A" w:rsidP="00B37905">
            <w:pPr>
              <w:keepNext/>
              <w:keepLines/>
              <w:overflowPunct w:val="0"/>
              <w:autoSpaceDE w:val="0"/>
              <w:autoSpaceDN w:val="0"/>
              <w:adjustRightInd w:val="0"/>
              <w:textAlignment w:val="baseline"/>
              <w:rPr>
                <w:rFonts w:ascii="Arial" w:hAnsi="Arial"/>
                <w:sz w:val="18"/>
              </w:rPr>
            </w:pPr>
            <w:r w:rsidRPr="00552DB9">
              <w:rPr>
                <w:rFonts w:ascii="Arial" w:hAnsi="Arial"/>
                <w:sz w:val="18"/>
              </w:rPr>
              <w:t>Option 2:</w:t>
            </w:r>
          </w:p>
          <w:p w14:paraId="04DAD274" w14:textId="77777777" w:rsidR="00613F3A" w:rsidRPr="00552DB9" w:rsidRDefault="001161AE" w:rsidP="00B37905">
            <w:pPr>
              <w:keepNext/>
              <w:keepLines/>
              <w:overflowPunct w:val="0"/>
              <w:autoSpaceDE w:val="0"/>
              <w:autoSpaceDN w:val="0"/>
              <w:adjustRightInd w:val="0"/>
              <w:textAlignment w:val="baseline"/>
              <w:rPr>
                <w:rFonts w:ascii="Arial" w:hAnsi="Arial"/>
                <w:sz w:val="18"/>
              </w:rPr>
            </w:pPr>
            <m:oMathPara>
              <m:oMath>
                <m:d>
                  <m:dPr>
                    <m:begChr m:val="["/>
                    <m:endChr m:val="]"/>
                    <m:ctrlPr>
                      <w:rPr>
                        <w:rFonts w:ascii="Cambria Math" w:hAnsi="Cambria Math"/>
                        <w:i/>
                        <w:sz w:val="18"/>
                      </w:rPr>
                    </m:ctrlPr>
                  </m:dPr>
                  <m:e>
                    <m:eqArr>
                      <m:eqArrPr>
                        <m:ctrlPr>
                          <w:rPr>
                            <w:rFonts w:ascii="Cambria Math" w:hAnsi="Cambria Math"/>
                            <w:i/>
                            <w:sz w:val="18"/>
                          </w:rPr>
                        </m:ctrlPr>
                      </m:eqArrPr>
                      <m:e>
                        <m:m>
                          <m:mPr>
                            <m:mcs>
                              <m:mc>
                                <m:mcPr>
                                  <m:count m:val="2"/>
                                  <m:mcJc m:val="center"/>
                                </m:mcPr>
                              </m:mc>
                            </m:mcs>
                            <m:ctrlPr>
                              <w:rPr>
                                <w:rFonts w:ascii="Cambria Math" w:hAnsi="Cambria Math"/>
                                <w:i/>
                                <w:sz w:val="18"/>
                              </w:rPr>
                            </m:ctrlPr>
                          </m:mPr>
                          <m:mr>
                            <m:e>
                              <m:r>
                                <w:rPr>
                                  <w:rFonts w:ascii="Cambria Math" w:hAnsi="Cambria Math"/>
                                  <w:sz w:val="18"/>
                                </w:rPr>
                                <m:t>1.00</m:t>
                              </m:r>
                            </m:e>
                            <m:e>
                              <m:r>
                                <w:rPr>
                                  <w:rFonts w:ascii="Cambria Math" w:hAnsi="Cambria Math"/>
                                  <w:sz w:val="18"/>
                                </w:rPr>
                                <m:t>0.10</m:t>
                              </m:r>
                            </m:e>
                          </m:mr>
                          <m:mr>
                            <m:e>
                              <m:r>
                                <w:rPr>
                                  <w:rFonts w:ascii="Cambria Math" w:hAnsi="Cambria Math"/>
                                  <w:sz w:val="18"/>
                                </w:rPr>
                                <m:t>0.10</m:t>
                              </m:r>
                            </m:e>
                            <m:e>
                              <m:r>
                                <w:rPr>
                                  <w:rFonts w:ascii="Cambria Math" w:hAnsi="Cambria Math"/>
                                  <w:sz w:val="18"/>
                                </w:rPr>
                                <m:t>1.00</m:t>
                              </m:r>
                            </m:e>
                          </m:mr>
                          <m:mr>
                            <m:e>
                              <m:r>
                                <w:rPr>
                                  <w:rFonts w:ascii="Cambria Math" w:hAnsi="Cambria Math"/>
                                  <w:sz w:val="18"/>
                                </w:rPr>
                                <m:t>0.30</m:t>
                              </m:r>
                            </m:e>
                            <m:e>
                              <m:r>
                                <w:rPr>
                                  <w:rFonts w:ascii="Cambria Math" w:hAnsi="Cambria Math"/>
                                  <w:sz w:val="18"/>
                                </w:rPr>
                                <m:t>0.10</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0.30</m:t>
                              </m:r>
                            </m:e>
                            <m:e>
                              <m:r>
                                <w:rPr>
                                  <w:rFonts w:ascii="Cambria Math" w:hAnsi="Cambria Math"/>
                                  <w:sz w:val="18"/>
                                </w:rPr>
                                <m:t>0.15</m:t>
                              </m:r>
                            </m:e>
                          </m:mr>
                          <m:mr>
                            <m:e>
                              <m:r>
                                <w:rPr>
                                  <w:rFonts w:ascii="Cambria Math" w:hAnsi="Cambria Math"/>
                                  <w:sz w:val="18"/>
                                </w:rPr>
                                <m:t>0.10</m:t>
                              </m:r>
                            </m:e>
                            <m:e>
                              <m:r>
                                <w:rPr>
                                  <w:rFonts w:ascii="Cambria Math" w:hAnsi="Cambria Math"/>
                                  <w:sz w:val="18"/>
                                </w:rPr>
                                <m:t>0.14</m:t>
                              </m:r>
                            </m:e>
                          </m:mr>
                          <m:mr>
                            <m:e>
                              <m:r>
                                <w:rPr>
                                  <w:rFonts w:ascii="Cambria Math" w:hAnsi="Cambria Math"/>
                                  <w:sz w:val="18"/>
                                </w:rPr>
                                <m:t>1.00</m:t>
                              </m:r>
                            </m:e>
                            <m:e>
                              <m:r>
                                <w:rPr>
                                  <w:rFonts w:ascii="Cambria Math" w:hAnsi="Cambria Math"/>
                                  <w:sz w:val="18"/>
                                </w:rPr>
                                <m:t>0.12</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0.13</m:t>
                              </m:r>
                            </m:e>
                            <m:e>
                              <m:r>
                                <w:rPr>
                                  <w:rFonts w:ascii="Cambria Math" w:hAnsi="Cambria Math"/>
                                  <w:sz w:val="18"/>
                                </w:rPr>
                                <m:t>0.12</m:t>
                              </m:r>
                            </m:e>
                          </m:mr>
                          <m:mr>
                            <m:e>
                              <m:r>
                                <w:rPr>
                                  <w:rFonts w:ascii="Cambria Math" w:hAnsi="Cambria Math"/>
                                  <w:sz w:val="18"/>
                                </w:rPr>
                                <m:t>0.30</m:t>
                              </m:r>
                            </m:e>
                            <m:e>
                              <m:r>
                                <w:rPr>
                                  <w:rFonts w:ascii="Cambria Math" w:hAnsi="Cambria Math"/>
                                  <w:sz w:val="18"/>
                                </w:rPr>
                                <m:t>0.20</m:t>
                              </m:r>
                            </m:e>
                          </m:mr>
                          <m:mr>
                            <m:e>
                              <m:r>
                                <w:rPr>
                                  <w:rFonts w:ascii="Cambria Math" w:hAnsi="Cambria Math"/>
                                  <w:sz w:val="18"/>
                                </w:rPr>
                                <m:t>0.20</m:t>
                              </m:r>
                            </m:e>
                            <m:e>
                              <m:r>
                                <w:rPr>
                                  <w:rFonts w:ascii="Cambria Math" w:hAnsi="Cambria Math"/>
                                  <w:sz w:val="18"/>
                                </w:rPr>
                                <m:t>0.12</m:t>
                              </m:r>
                            </m:e>
                          </m:mr>
                        </m:m>
                      </m:e>
                      <m:e>
                        <m:m>
                          <m:mPr>
                            <m:mcs>
                              <m:mc>
                                <m:mcPr>
                                  <m:count m:val="2"/>
                                  <m:mcJc m:val="center"/>
                                </m:mcPr>
                              </m:mc>
                            </m:mcs>
                            <m:ctrlPr>
                              <w:rPr>
                                <w:rFonts w:ascii="Cambria Math" w:hAnsi="Cambria Math"/>
                                <w:i/>
                                <w:sz w:val="18"/>
                              </w:rPr>
                            </m:ctrlPr>
                          </m:mPr>
                          <m:mr>
                            <m:e>
                              <m:r>
                                <w:rPr>
                                  <w:rFonts w:ascii="Cambria Math" w:hAnsi="Cambria Math"/>
                                  <w:sz w:val="18"/>
                                </w:rPr>
                                <m:t>0.15</m:t>
                              </m:r>
                            </m:e>
                            <m:e>
                              <m:r>
                                <w:rPr>
                                  <w:rFonts w:ascii="Cambria Math" w:hAnsi="Cambria Math"/>
                                  <w:sz w:val="18"/>
                                </w:rPr>
                                <m:t>0.14</m:t>
                              </m:r>
                            </m:e>
                          </m:mr>
                          <m:mr>
                            <m:e>
                              <m:r>
                                <w:rPr>
                                  <w:rFonts w:ascii="Cambria Math" w:hAnsi="Cambria Math"/>
                                  <w:sz w:val="18"/>
                                </w:rPr>
                                <m:t>0.13</m:t>
                              </m:r>
                            </m:e>
                            <m:e>
                              <m:r>
                                <w:rPr>
                                  <w:rFonts w:ascii="Cambria Math" w:hAnsi="Cambria Math"/>
                                  <w:sz w:val="18"/>
                                </w:rPr>
                                <m:t>0.30</m:t>
                              </m:r>
                            </m:e>
                          </m:mr>
                          <m:mr>
                            <m:e>
                              <m:r>
                                <w:rPr>
                                  <w:rFonts w:ascii="Cambria Math" w:hAnsi="Cambria Math"/>
                                  <w:sz w:val="18"/>
                                </w:rPr>
                                <m:t>0.12</m:t>
                              </m:r>
                            </m:e>
                            <m:e>
                              <m:r>
                                <w:rPr>
                                  <w:rFonts w:ascii="Cambria Math" w:hAnsi="Cambria Math"/>
                                  <w:sz w:val="18"/>
                                </w:rPr>
                                <m:t>0.20</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0.12</m:t>
                              </m:r>
                            </m:e>
                            <m:e>
                              <m:r>
                                <w:rPr>
                                  <w:rFonts w:ascii="Cambria Math" w:hAnsi="Cambria Math"/>
                                  <w:sz w:val="18"/>
                                </w:rPr>
                                <m:t>1.00</m:t>
                              </m:r>
                            </m:e>
                          </m:mr>
                          <m:mr>
                            <m:e>
                              <m:r>
                                <w:rPr>
                                  <w:rFonts w:ascii="Cambria Math" w:hAnsi="Cambria Math"/>
                                  <w:sz w:val="18"/>
                                </w:rPr>
                                <m:t>0.20</m:t>
                              </m:r>
                            </m:e>
                            <m:e>
                              <m:r>
                                <w:rPr>
                                  <w:rFonts w:ascii="Cambria Math" w:hAnsi="Cambria Math"/>
                                  <w:sz w:val="18"/>
                                </w:rPr>
                                <m:t>0.11</m:t>
                              </m:r>
                            </m:e>
                          </m:mr>
                          <m:mr>
                            <m:e>
                              <m:r>
                                <w:rPr>
                                  <w:rFonts w:ascii="Cambria Math" w:hAnsi="Cambria Math"/>
                                  <w:sz w:val="18"/>
                                </w:rPr>
                                <m:t>0.12</m:t>
                              </m:r>
                            </m:e>
                            <m:e>
                              <m:r>
                                <w:rPr>
                                  <w:rFonts w:ascii="Cambria Math" w:hAnsi="Cambria Math"/>
                                  <w:sz w:val="18"/>
                                </w:rPr>
                                <m:t>0.30</m:t>
                              </m:r>
                            </m:e>
                          </m:mr>
                        </m:m>
                        <m:r>
                          <w:rPr>
                            <w:rFonts w:ascii="Cambria Math" w:hAnsi="Cambria Math"/>
                            <w:sz w:val="18"/>
                          </w:rPr>
                          <m:t xml:space="preserve">    </m:t>
                        </m:r>
                        <m:m>
                          <m:mPr>
                            <m:mcs>
                              <m:mc>
                                <m:mcPr>
                                  <m:count m:val="2"/>
                                  <m:mcJc m:val="center"/>
                                </m:mcPr>
                              </m:mc>
                            </m:mcs>
                            <m:ctrlPr>
                              <w:rPr>
                                <w:rFonts w:ascii="Cambria Math" w:hAnsi="Cambria Math"/>
                                <w:i/>
                                <w:sz w:val="18"/>
                              </w:rPr>
                            </m:ctrlPr>
                          </m:mPr>
                          <m:mr>
                            <m:e>
                              <m:r>
                                <w:rPr>
                                  <w:rFonts w:ascii="Cambria Math" w:hAnsi="Cambria Math"/>
                                  <w:sz w:val="18"/>
                                </w:rPr>
                                <m:t>0.11</m:t>
                              </m:r>
                            </m:e>
                            <m:e>
                              <m:r>
                                <w:rPr>
                                  <w:rFonts w:ascii="Cambria Math" w:hAnsi="Cambria Math"/>
                                  <w:sz w:val="18"/>
                                </w:rPr>
                                <m:t>0.30</m:t>
                              </m:r>
                            </m:e>
                          </m:mr>
                          <m:mr>
                            <m:e>
                              <m:r>
                                <w:rPr>
                                  <w:rFonts w:ascii="Cambria Math" w:hAnsi="Cambria Math"/>
                                  <w:sz w:val="18"/>
                                </w:rPr>
                                <m:t>1.00</m:t>
                              </m:r>
                            </m:e>
                            <m:e>
                              <m:r>
                                <w:rPr>
                                  <w:rFonts w:ascii="Cambria Math" w:hAnsi="Cambria Math"/>
                                  <w:sz w:val="18"/>
                                </w:rPr>
                                <m:t>0.10</m:t>
                              </m:r>
                            </m:e>
                          </m:mr>
                          <m:mr>
                            <m:e>
                              <m:r>
                                <w:rPr>
                                  <w:rFonts w:ascii="Cambria Math" w:hAnsi="Cambria Math"/>
                                  <w:sz w:val="18"/>
                                </w:rPr>
                                <m:t>0.10</m:t>
                              </m:r>
                            </m:e>
                            <m:e>
                              <m:r>
                                <w:rPr>
                                  <w:rFonts w:ascii="Cambria Math" w:hAnsi="Cambria Math"/>
                                  <w:sz w:val="18"/>
                                </w:rPr>
                                <m:t>1.00</m:t>
                              </m:r>
                            </m:e>
                          </m:mr>
                        </m:m>
                      </m:e>
                    </m:eqArr>
                  </m:e>
                </m:d>
              </m:oMath>
            </m:oMathPara>
          </w:p>
          <w:p w14:paraId="7587D366" w14:textId="77777777" w:rsidR="00613F3A" w:rsidRPr="00F9566F" w:rsidRDefault="00613F3A" w:rsidP="00B37905">
            <w:pPr>
              <w:keepNext/>
              <w:keepLines/>
              <w:overflowPunct w:val="0"/>
              <w:autoSpaceDE w:val="0"/>
              <w:autoSpaceDN w:val="0"/>
              <w:adjustRightInd w:val="0"/>
              <w:textAlignment w:val="baseline"/>
              <w:rPr>
                <w:rFonts w:ascii="Arial" w:eastAsiaTheme="minorEastAsia" w:hAnsi="Arial"/>
                <w:sz w:val="18"/>
              </w:rPr>
            </w:pPr>
            <w:r>
              <w:rPr>
                <w:rFonts w:ascii="Arial" w:eastAsiaTheme="minorEastAsia" w:hAnsi="Arial"/>
                <w:sz w:val="18"/>
              </w:rPr>
              <w:t>O</w:t>
            </w:r>
            <w:r>
              <w:rPr>
                <w:rFonts w:ascii="Arial" w:eastAsiaTheme="minorEastAsia" w:hAnsi="Arial" w:hint="eastAsia"/>
                <w:sz w:val="18"/>
              </w:rPr>
              <w:t xml:space="preserve">ther options omitted. </w:t>
            </w:r>
          </w:p>
        </w:tc>
      </w:tr>
    </w:tbl>
    <w:p w14:paraId="247BA6F8" w14:textId="77777777" w:rsidR="008F4671" w:rsidRDefault="008F4671" w:rsidP="00682BB1">
      <w:pPr>
        <w:rPr>
          <w:rFonts w:eastAsiaTheme="minorEastAsia"/>
          <w:sz w:val="21"/>
          <w:szCs w:val="21"/>
        </w:rPr>
      </w:pPr>
    </w:p>
    <w:p w14:paraId="525D5DBB" w14:textId="60716B16" w:rsidR="00B873E9" w:rsidRPr="008E5ABC" w:rsidRDefault="007056E9" w:rsidP="002D7D25">
      <w:pPr>
        <w:jc w:val="center"/>
        <w:rPr>
          <w:rFonts w:eastAsiaTheme="minorEastAsia"/>
          <w:b/>
          <w:bCs/>
          <w:sz w:val="21"/>
          <w:szCs w:val="21"/>
        </w:rPr>
      </w:pPr>
      <w:r>
        <w:rPr>
          <w:rStyle w:val="wacimagecontainer"/>
          <w:rFonts w:ascii="Segoe UI" w:hAnsi="Segoe UI" w:cs="Segoe UI"/>
          <w:noProof/>
          <w:color w:val="000000"/>
          <w:sz w:val="18"/>
          <w:szCs w:val="18"/>
          <w:shd w:val="clear" w:color="auto" w:fill="FFFFFF"/>
        </w:rPr>
        <w:drawing>
          <wp:inline distT="0" distB="0" distL="0" distR="0" wp14:anchorId="3973D56C" wp14:editId="6051172E">
            <wp:extent cx="4320000" cy="2949070"/>
            <wp:effectExtent l="0" t="0" r="0" b="0"/>
            <wp:docPr id="4284124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940" t="2205" r="7517" b="2981"/>
                    <a:stretch/>
                  </pic:blipFill>
                  <pic:spPr bwMode="auto">
                    <a:xfrm>
                      <a:off x="0" y="0"/>
                      <a:ext cx="4320000" cy="2949070"/>
                    </a:xfrm>
                    <a:prstGeom prst="rect">
                      <a:avLst/>
                    </a:prstGeom>
                    <a:noFill/>
                    <a:ln>
                      <a:noFill/>
                    </a:ln>
                    <a:extLst>
                      <a:ext uri="{53640926-AAD7-44D8-BBD7-CCE9431645EC}">
                        <a14:shadowObscured xmlns:a14="http://schemas.microsoft.com/office/drawing/2010/main"/>
                      </a:ext>
                    </a:extLst>
                  </pic:spPr>
                </pic:pic>
              </a:graphicData>
            </a:graphic>
          </wp:inline>
        </w:drawing>
      </w:r>
      <w:r>
        <w:rPr>
          <w:b/>
          <w:bCs/>
          <w:color w:val="000000"/>
          <w:sz w:val="20"/>
          <w:szCs w:val="20"/>
          <w:shd w:val="clear" w:color="auto" w:fill="FFFFFF"/>
          <w:lang w:val="en-GB"/>
        </w:rPr>
        <w:br/>
      </w:r>
      <w:r w:rsidR="00B873E9" w:rsidRPr="001B54EB">
        <w:rPr>
          <w:b/>
          <w:bCs/>
          <w:sz w:val="20"/>
          <w:szCs w:val="20"/>
        </w:rPr>
        <w:t xml:space="preserve">Figure </w:t>
      </w:r>
      <w:r w:rsidR="00B873E9" w:rsidRPr="001B54EB">
        <w:rPr>
          <w:b/>
          <w:bCs/>
          <w:sz w:val="20"/>
          <w:szCs w:val="20"/>
        </w:rPr>
        <w:fldChar w:fldCharType="begin"/>
      </w:r>
      <w:r w:rsidR="00B873E9" w:rsidRPr="001B54EB">
        <w:rPr>
          <w:b/>
          <w:bCs/>
          <w:sz w:val="20"/>
          <w:szCs w:val="20"/>
        </w:rPr>
        <w:instrText xml:space="preserve"> SEQ Figure \* ARABIC </w:instrText>
      </w:r>
      <w:r w:rsidR="00B873E9" w:rsidRPr="001B54EB">
        <w:rPr>
          <w:b/>
          <w:bCs/>
          <w:sz w:val="20"/>
          <w:szCs w:val="20"/>
        </w:rPr>
        <w:fldChar w:fldCharType="separate"/>
      </w:r>
      <w:r w:rsidR="00385118">
        <w:rPr>
          <w:b/>
          <w:bCs/>
          <w:noProof/>
          <w:sz w:val="20"/>
          <w:szCs w:val="20"/>
        </w:rPr>
        <w:t>1</w:t>
      </w:r>
      <w:r w:rsidR="00B873E9" w:rsidRPr="001B54EB">
        <w:rPr>
          <w:b/>
          <w:bCs/>
          <w:sz w:val="20"/>
          <w:szCs w:val="20"/>
        </w:rPr>
        <w:fldChar w:fldCharType="end"/>
      </w:r>
      <w:r w:rsidR="00B873E9" w:rsidRPr="001B54EB">
        <w:rPr>
          <w:rFonts w:eastAsiaTheme="minorEastAsia"/>
          <w:b/>
          <w:bCs/>
          <w:sz w:val="20"/>
          <w:szCs w:val="20"/>
        </w:rPr>
        <w:t xml:space="preserve"> PDSCH performance with fixed rank of 4 and 6</w:t>
      </w:r>
      <w:r w:rsidR="00F73B9E" w:rsidRPr="001B54EB">
        <w:rPr>
          <w:rFonts w:eastAsiaTheme="minorEastAsia" w:hint="eastAsia"/>
          <w:b/>
          <w:bCs/>
          <w:sz w:val="20"/>
          <w:szCs w:val="20"/>
        </w:rPr>
        <w:t xml:space="preserve"> (UE correlation option 1)</w:t>
      </w:r>
    </w:p>
    <w:p w14:paraId="02231B0B" w14:textId="77777777" w:rsidR="00613F3A" w:rsidRDefault="00613F3A" w:rsidP="00682BB1">
      <w:pPr>
        <w:rPr>
          <w:rFonts w:eastAsiaTheme="minorEastAsia"/>
          <w:sz w:val="21"/>
          <w:szCs w:val="21"/>
        </w:rPr>
      </w:pPr>
    </w:p>
    <w:p w14:paraId="0EEBBDCD" w14:textId="39621096" w:rsidR="001E6C4F" w:rsidRDefault="00A56E90" w:rsidP="00682BB1">
      <w:pPr>
        <w:rPr>
          <w:rFonts w:eastAsiaTheme="minorEastAsia"/>
          <w:sz w:val="20"/>
          <w:szCs w:val="20"/>
        </w:rPr>
      </w:pPr>
      <w:r w:rsidRPr="00E05E8B">
        <w:rPr>
          <w:rFonts w:eastAsiaTheme="minorEastAsia" w:hint="eastAsia"/>
          <w:sz w:val="20"/>
          <w:szCs w:val="20"/>
        </w:rPr>
        <w:t xml:space="preserve">From </w:t>
      </w:r>
      <w:r w:rsidR="00E56A27" w:rsidRPr="00E05E8B">
        <w:rPr>
          <w:rFonts w:eastAsiaTheme="minorEastAsia" w:hint="eastAsia"/>
          <w:sz w:val="20"/>
          <w:szCs w:val="20"/>
        </w:rPr>
        <w:t>F</w:t>
      </w:r>
      <w:r w:rsidRPr="00E05E8B">
        <w:rPr>
          <w:rFonts w:eastAsiaTheme="minorEastAsia" w:hint="eastAsia"/>
          <w:sz w:val="20"/>
          <w:szCs w:val="20"/>
        </w:rPr>
        <w:t>igure 1</w:t>
      </w:r>
      <w:r w:rsidR="00E56A27" w:rsidRPr="00E05E8B">
        <w:rPr>
          <w:rFonts w:eastAsiaTheme="minorEastAsia" w:hint="eastAsia"/>
          <w:sz w:val="20"/>
          <w:szCs w:val="20"/>
        </w:rPr>
        <w:t>,</w:t>
      </w:r>
      <w:r w:rsidRPr="00E05E8B">
        <w:rPr>
          <w:rFonts w:eastAsiaTheme="minorEastAsia" w:hint="eastAsia"/>
          <w:sz w:val="20"/>
          <w:szCs w:val="20"/>
        </w:rPr>
        <w:t xml:space="preserve"> we can observe that with</w:t>
      </w:r>
      <w:r w:rsidR="00D41678" w:rsidRPr="00E05E8B">
        <w:rPr>
          <w:rFonts w:eastAsiaTheme="minorEastAsia" w:hint="eastAsia"/>
          <w:sz w:val="20"/>
          <w:szCs w:val="20"/>
        </w:rPr>
        <w:t xml:space="preserve"> adaptive MCS but</w:t>
      </w:r>
      <w:r w:rsidRPr="00E05E8B">
        <w:rPr>
          <w:rFonts w:eastAsiaTheme="minorEastAsia" w:hint="eastAsia"/>
          <w:sz w:val="20"/>
          <w:szCs w:val="20"/>
        </w:rPr>
        <w:t xml:space="preserve"> fixed rank</w:t>
      </w:r>
      <w:r w:rsidR="00A134D4" w:rsidRPr="00E05E8B">
        <w:rPr>
          <w:rFonts w:eastAsiaTheme="minorEastAsia" w:hint="eastAsia"/>
          <w:sz w:val="20"/>
          <w:szCs w:val="20"/>
        </w:rPr>
        <w:t xml:space="preserve"> configuration</w:t>
      </w:r>
      <w:r w:rsidR="00E56A27" w:rsidRPr="00E05E8B">
        <w:rPr>
          <w:rFonts w:eastAsiaTheme="minorEastAsia" w:hint="eastAsia"/>
          <w:sz w:val="20"/>
          <w:szCs w:val="20"/>
        </w:rPr>
        <w:t>,</w:t>
      </w:r>
      <w:r w:rsidR="00A134D4" w:rsidRPr="00E05E8B">
        <w:rPr>
          <w:rFonts w:eastAsiaTheme="minorEastAsia" w:hint="eastAsia"/>
          <w:sz w:val="20"/>
          <w:szCs w:val="20"/>
        </w:rPr>
        <w:t xml:space="preserve"> the performance of PDSCH with rank </w:t>
      </w:r>
      <w:r w:rsidR="00BB7FF9" w:rsidRPr="00E05E8B">
        <w:rPr>
          <w:rFonts w:eastAsiaTheme="minorEastAsia" w:hint="eastAsia"/>
          <w:sz w:val="20"/>
          <w:szCs w:val="20"/>
        </w:rPr>
        <w:t xml:space="preserve">6 has </w:t>
      </w:r>
      <w:r w:rsidR="002E0265" w:rsidRPr="00E05E8B">
        <w:rPr>
          <w:rFonts w:eastAsiaTheme="minorEastAsia" w:hint="eastAsia"/>
          <w:sz w:val="20"/>
          <w:szCs w:val="20"/>
        </w:rPr>
        <w:t xml:space="preserve">gain over the performance with rank </w:t>
      </w:r>
      <w:r w:rsidR="00A134D4" w:rsidRPr="00E05E8B">
        <w:rPr>
          <w:rFonts w:eastAsiaTheme="minorEastAsia" w:hint="eastAsia"/>
          <w:sz w:val="20"/>
          <w:szCs w:val="20"/>
        </w:rPr>
        <w:t>4</w:t>
      </w:r>
      <w:r w:rsidR="00DC4F27" w:rsidRPr="00E05E8B">
        <w:rPr>
          <w:rFonts w:eastAsiaTheme="minorEastAsia" w:hint="eastAsia"/>
          <w:sz w:val="20"/>
          <w:szCs w:val="20"/>
        </w:rPr>
        <w:t xml:space="preserve"> </w:t>
      </w:r>
      <w:r w:rsidR="002E0265" w:rsidRPr="00E05E8B">
        <w:rPr>
          <w:rFonts w:eastAsiaTheme="minorEastAsia" w:hint="eastAsia"/>
          <w:sz w:val="20"/>
          <w:szCs w:val="20"/>
        </w:rPr>
        <w:t xml:space="preserve">when SNR </w:t>
      </w:r>
      <w:r w:rsidR="00DC4F27" w:rsidRPr="00E05E8B">
        <w:rPr>
          <w:rFonts w:eastAsiaTheme="minorEastAsia" w:hint="eastAsia"/>
          <w:sz w:val="20"/>
          <w:szCs w:val="20"/>
        </w:rPr>
        <w:t xml:space="preserve">is </w:t>
      </w:r>
      <w:r w:rsidR="00B0024F" w:rsidRPr="00E05E8B">
        <w:rPr>
          <w:rFonts w:eastAsiaTheme="minorEastAsia" w:hint="eastAsia"/>
          <w:sz w:val="20"/>
          <w:szCs w:val="20"/>
        </w:rPr>
        <w:t>within higher range.</w:t>
      </w:r>
    </w:p>
    <w:p w14:paraId="1EDF4C7F" w14:textId="77777777" w:rsidR="0061381A" w:rsidRPr="00E05E8B" w:rsidRDefault="0061381A" w:rsidP="00682BB1">
      <w:pPr>
        <w:rPr>
          <w:rFonts w:eastAsiaTheme="minorEastAsia"/>
          <w:sz w:val="20"/>
          <w:szCs w:val="20"/>
        </w:rPr>
      </w:pPr>
    </w:p>
    <w:p w14:paraId="5580CD84" w14:textId="77777777" w:rsidR="00B66DB9" w:rsidRDefault="00B66DB9" w:rsidP="00682BB1">
      <w:pPr>
        <w:rPr>
          <w:rFonts w:eastAsiaTheme="minorEastAsia"/>
          <w:sz w:val="21"/>
          <w:szCs w:val="21"/>
        </w:rPr>
      </w:pPr>
    </w:p>
    <w:p w14:paraId="61FE6F0E" w14:textId="405A7AD8" w:rsidR="00DC4F27" w:rsidRPr="00E05E8B" w:rsidRDefault="00B0024F" w:rsidP="002D7D25">
      <w:pPr>
        <w:pStyle w:val="Observation"/>
        <w:numPr>
          <w:ilvl w:val="0"/>
          <w:numId w:val="4"/>
        </w:numPr>
        <w:tabs>
          <w:tab w:val="clear" w:pos="1304"/>
        </w:tabs>
        <w:ind w:left="1701" w:hanging="1701"/>
      </w:pPr>
      <w:bookmarkStart w:id="1" w:name="_Toc189840840"/>
      <w:r w:rsidRPr="00E05E8B">
        <w:rPr>
          <w:rFonts w:eastAsiaTheme="minorEastAsia" w:hint="eastAsia"/>
          <w:b w:val="0"/>
          <w:bCs w:val="0"/>
          <w:lang w:eastAsia="zh-CN"/>
        </w:rPr>
        <w:t>Gain has been observed from PDSCH performance with rank 6 to rank 4</w:t>
      </w:r>
      <w:r w:rsidR="008514F9" w:rsidRPr="00E05E8B">
        <w:rPr>
          <w:rFonts w:eastAsiaTheme="minorEastAsia" w:hint="eastAsia"/>
          <w:b w:val="0"/>
          <w:bCs w:val="0"/>
          <w:lang w:eastAsia="zh-CN"/>
        </w:rPr>
        <w:t xml:space="preserve"> configured with UE correlation option 1</w:t>
      </w:r>
      <w:r w:rsidRPr="00E05E8B">
        <w:rPr>
          <w:rFonts w:eastAsiaTheme="minorEastAsia" w:hint="eastAsia"/>
          <w:b w:val="0"/>
          <w:bCs w:val="0"/>
          <w:lang w:eastAsia="zh-CN"/>
        </w:rPr>
        <w:t xml:space="preserve"> when SNR is within </w:t>
      </w:r>
      <w:r w:rsidR="007A2641" w:rsidRPr="00E05E8B">
        <w:rPr>
          <w:rFonts w:eastAsiaTheme="minorEastAsia"/>
          <w:b w:val="0"/>
          <w:bCs w:val="0"/>
          <w:lang w:eastAsia="zh-CN"/>
        </w:rPr>
        <w:t xml:space="preserve">a </w:t>
      </w:r>
      <w:r w:rsidRPr="00E05E8B">
        <w:rPr>
          <w:rFonts w:eastAsiaTheme="minorEastAsia" w:hint="eastAsia"/>
          <w:b w:val="0"/>
          <w:bCs w:val="0"/>
          <w:lang w:eastAsia="zh-CN"/>
        </w:rPr>
        <w:t>higher range</w:t>
      </w:r>
      <w:bookmarkEnd w:id="1"/>
    </w:p>
    <w:p w14:paraId="0566442F" w14:textId="77777777" w:rsidR="00A56E90" w:rsidRDefault="00A56E90" w:rsidP="00682BB1">
      <w:pPr>
        <w:rPr>
          <w:rFonts w:eastAsiaTheme="minorEastAsia"/>
          <w:sz w:val="21"/>
          <w:szCs w:val="21"/>
        </w:rPr>
      </w:pPr>
    </w:p>
    <w:p w14:paraId="499D6409" w14:textId="741E14DD" w:rsidR="00B725B8" w:rsidRPr="005D6D46" w:rsidRDefault="006F34DA" w:rsidP="00613F3A">
      <w:pPr>
        <w:keepNext/>
        <w:jc w:val="center"/>
        <w:rPr>
          <w:sz w:val="21"/>
          <w:szCs w:val="21"/>
        </w:rPr>
      </w:pPr>
      <w:r>
        <w:rPr>
          <w:rStyle w:val="wacimagecontainer"/>
          <w:rFonts w:ascii="Segoe UI" w:hAnsi="Segoe UI" w:cs="Segoe UI"/>
          <w:noProof/>
          <w:color w:val="000000"/>
          <w:sz w:val="18"/>
          <w:szCs w:val="18"/>
          <w:shd w:val="clear" w:color="auto" w:fill="FFFFFF"/>
        </w:rPr>
        <w:drawing>
          <wp:inline distT="0" distB="0" distL="0" distR="0" wp14:anchorId="5F941996" wp14:editId="2797DC69">
            <wp:extent cx="4042291" cy="2707159"/>
            <wp:effectExtent l="0" t="0" r="0" b="0"/>
            <wp:docPr id="20424579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394" t="1740" r="7223" b="4136"/>
                    <a:stretch/>
                  </pic:blipFill>
                  <pic:spPr bwMode="auto">
                    <a:xfrm>
                      <a:off x="0" y="0"/>
                      <a:ext cx="4075643" cy="2729495"/>
                    </a:xfrm>
                    <a:prstGeom prst="rect">
                      <a:avLst/>
                    </a:prstGeom>
                    <a:noFill/>
                    <a:ln>
                      <a:noFill/>
                    </a:ln>
                    <a:extLst>
                      <a:ext uri="{53640926-AAD7-44D8-BBD7-CCE9431645EC}">
                        <a14:shadowObscured xmlns:a14="http://schemas.microsoft.com/office/drawing/2010/main"/>
                      </a:ext>
                    </a:extLst>
                  </pic:spPr>
                </pic:pic>
              </a:graphicData>
            </a:graphic>
          </wp:inline>
        </w:drawing>
      </w:r>
      <w:r>
        <w:rPr>
          <w:color w:val="000000"/>
          <w:sz w:val="20"/>
          <w:szCs w:val="20"/>
          <w:shd w:val="clear" w:color="auto" w:fill="FFFFFF"/>
          <w:lang w:val="en-GB"/>
        </w:rPr>
        <w:br/>
      </w:r>
      <w:r w:rsidR="008F4671" w:rsidRPr="001B54EB">
        <w:rPr>
          <w:b/>
          <w:bCs/>
          <w:sz w:val="20"/>
          <w:szCs w:val="20"/>
        </w:rPr>
        <w:t xml:space="preserve">Figure </w:t>
      </w:r>
      <w:r w:rsidR="008F4671" w:rsidRPr="001B54EB">
        <w:rPr>
          <w:b/>
          <w:bCs/>
          <w:sz w:val="20"/>
          <w:szCs w:val="20"/>
        </w:rPr>
        <w:fldChar w:fldCharType="begin"/>
      </w:r>
      <w:r w:rsidR="008F4671" w:rsidRPr="001B54EB">
        <w:rPr>
          <w:b/>
          <w:bCs/>
          <w:sz w:val="20"/>
          <w:szCs w:val="20"/>
        </w:rPr>
        <w:instrText xml:space="preserve"> SEQ Figure \* ARABIC </w:instrText>
      </w:r>
      <w:r w:rsidR="008F4671" w:rsidRPr="001B54EB">
        <w:rPr>
          <w:b/>
          <w:bCs/>
          <w:sz w:val="20"/>
          <w:szCs w:val="20"/>
        </w:rPr>
        <w:fldChar w:fldCharType="separate"/>
      </w:r>
      <w:r w:rsidR="00385118">
        <w:rPr>
          <w:b/>
          <w:bCs/>
          <w:noProof/>
          <w:sz w:val="20"/>
          <w:szCs w:val="20"/>
        </w:rPr>
        <w:t>2</w:t>
      </w:r>
      <w:r w:rsidR="008F4671" w:rsidRPr="001B54EB">
        <w:rPr>
          <w:b/>
          <w:bCs/>
          <w:sz w:val="20"/>
          <w:szCs w:val="20"/>
        </w:rPr>
        <w:fldChar w:fldCharType="end"/>
      </w:r>
      <w:r w:rsidR="008F4671" w:rsidRPr="001B54EB">
        <w:rPr>
          <w:b/>
          <w:bCs/>
          <w:sz w:val="20"/>
          <w:szCs w:val="20"/>
        </w:rPr>
        <w:t xml:space="preserve"> </w:t>
      </w:r>
      <w:r w:rsidR="008F4671" w:rsidRPr="001B54EB">
        <w:rPr>
          <w:rFonts w:eastAsiaTheme="minorEastAsia" w:hint="eastAsia"/>
          <w:b/>
          <w:bCs/>
          <w:sz w:val="20"/>
          <w:szCs w:val="20"/>
        </w:rPr>
        <w:t xml:space="preserve">PDSCH performance with </w:t>
      </w:r>
      <w:r w:rsidR="001F74A5" w:rsidRPr="001B54EB">
        <w:rPr>
          <w:rFonts w:eastAsiaTheme="minorEastAsia" w:hint="eastAsia"/>
          <w:b/>
          <w:bCs/>
          <w:sz w:val="20"/>
          <w:szCs w:val="20"/>
        </w:rPr>
        <w:t>fixed</w:t>
      </w:r>
      <w:r w:rsidR="008F4671" w:rsidRPr="001B54EB">
        <w:rPr>
          <w:rFonts w:eastAsiaTheme="minorEastAsia" w:hint="eastAsia"/>
          <w:b/>
          <w:bCs/>
          <w:sz w:val="20"/>
          <w:szCs w:val="20"/>
        </w:rPr>
        <w:t xml:space="preserve"> rank</w:t>
      </w:r>
      <w:r w:rsidR="008A66A0" w:rsidRPr="001B54EB">
        <w:rPr>
          <w:rFonts w:eastAsiaTheme="minorEastAsia"/>
          <w:b/>
          <w:bCs/>
          <w:sz w:val="20"/>
          <w:szCs w:val="20"/>
        </w:rPr>
        <w:t xml:space="preserve"> </w:t>
      </w:r>
      <w:r w:rsidR="00F73B9E" w:rsidRPr="001B54EB">
        <w:rPr>
          <w:rFonts w:eastAsiaTheme="minorEastAsia" w:hint="eastAsia"/>
          <w:b/>
          <w:bCs/>
          <w:sz w:val="20"/>
          <w:szCs w:val="20"/>
        </w:rPr>
        <w:t>(UE correlation option 2)</w:t>
      </w:r>
    </w:p>
    <w:p w14:paraId="3D0184A2" w14:textId="77777777" w:rsidR="00973663" w:rsidRDefault="00973663" w:rsidP="00682BB1">
      <w:pPr>
        <w:rPr>
          <w:rFonts w:eastAsiaTheme="minorEastAsia"/>
          <w:sz w:val="21"/>
          <w:szCs w:val="21"/>
        </w:rPr>
      </w:pPr>
    </w:p>
    <w:p w14:paraId="2D58A28C" w14:textId="6A5944DD" w:rsidR="00F73B9E" w:rsidRPr="00E05E8B" w:rsidRDefault="00F73B9E" w:rsidP="00F73B9E">
      <w:pPr>
        <w:rPr>
          <w:rFonts w:eastAsiaTheme="minorEastAsia"/>
          <w:sz w:val="20"/>
          <w:szCs w:val="20"/>
        </w:rPr>
      </w:pPr>
      <w:r w:rsidRPr="00E05E8B">
        <w:rPr>
          <w:rFonts w:eastAsiaTheme="minorEastAsia" w:hint="eastAsia"/>
          <w:sz w:val="20"/>
          <w:szCs w:val="20"/>
        </w:rPr>
        <w:t xml:space="preserve">Figure 2 also showed that with </w:t>
      </w:r>
      <w:r w:rsidR="001F74A5" w:rsidRPr="00E05E8B">
        <w:rPr>
          <w:rFonts w:eastAsiaTheme="minorEastAsia" w:hint="eastAsia"/>
          <w:sz w:val="20"/>
          <w:szCs w:val="20"/>
        </w:rPr>
        <w:t>UE correlation option 2 and adaptive MCS but</w:t>
      </w:r>
      <w:r w:rsidRPr="00E05E8B">
        <w:rPr>
          <w:rFonts w:eastAsiaTheme="minorEastAsia" w:hint="eastAsia"/>
          <w:sz w:val="20"/>
          <w:szCs w:val="20"/>
        </w:rPr>
        <w:t xml:space="preserve"> fixed rank configuration, the performance of PDSCH with rank 6 has gain over the performance with rank 4 when SNR is within higher range.</w:t>
      </w:r>
    </w:p>
    <w:p w14:paraId="31296C65" w14:textId="77777777" w:rsidR="00B66DB9" w:rsidRPr="00E05E8B" w:rsidRDefault="00B66DB9" w:rsidP="00682BB1">
      <w:pPr>
        <w:rPr>
          <w:rFonts w:eastAsiaTheme="minorEastAsia"/>
          <w:sz w:val="20"/>
          <w:szCs w:val="20"/>
        </w:rPr>
      </w:pPr>
    </w:p>
    <w:p w14:paraId="653A01AB" w14:textId="32E9EB75" w:rsidR="008514F9" w:rsidRPr="00DA3761" w:rsidRDefault="008514F9" w:rsidP="008514F9">
      <w:pPr>
        <w:pStyle w:val="Observation"/>
        <w:numPr>
          <w:ilvl w:val="0"/>
          <w:numId w:val="4"/>
        </w:numPr>
        <w:tabs>
          <w:tab w:val="clear" w:pos="1304"/>
        </w:tabs>
        <w:ind w:left="1701" w:hanging="1701"/>
      </w:pPr>
      <w:bookmarkStart w:id="2" w:name="_Toc189840841"/>
      <w:r w:rsidRPr="00E05E8B">
        <w:rPr>
          <w:rFonts w:eastAsiaTheme="minorEastAsia" w:hint="eastAsia"/>
          <w:b w:val="0"/>
          <w:bCs w:val="0"/>
          <w:lang w:eastAsia="zh-CN"/>
        </w:rPr>
        <w:t xml:space="preserve">Gain has been observed from PDSCH performance with rank 6 to rank 4 configured with UE correlation option 2 when SNR is within </w:t>
      </w:r>
      <w:r w:rsidR="00031793" w:rsidRPr="00E05E8B">
        <w:rPr>
          <w:rFonts w:eastAsiaTheme="minorEastAsia"/>
          <w:b w:val="0"/>
          <w:bCs w:val="0"/>
          <w:lang w:eastAsia="zh-CN"/>
        </w:rPr>
        <w:t xml:space="preserve">a </w:t>
      </w:r>
      <w:r w:rsidRPr="00E05E8B">
        <w:rPr>
          <w:rFonts w:eastAsiaTheme="minorEastAsia" w:hint="eastAsia"/>
          <w:b w:val="0"/>
          <w:bCs w:val="0"/>
          <w:lang w:eastAsia="zh-CN"/>
        </w:rPr>
        <w:t>higher range</w:t>
      </w:r>
      <w:bookmarkEnd w:id="2"/>
    </w:p>
    <w:p w14:paraId="4E78B6A5" w14:textId="77777777" w:rsidR="00DA3761" w:rsidRPr="00E05E8B" w:rsidRDefault="00DA3761" w:rsidP="00DA3761">
      <w:pPr>
        <w:pStyle w:val="Observation"/>
        <w:ind w:left="1701"/>
      </w:pPr>
    </w:p>
    <w:p w14:paraId="60CFC241" w14:textId="77777777" w:rsidR="004A2A39" w:rsidRDefault="00437A07" w:rsidP="004A2A39">
      <w:pPr>
        <w:keepNext/>
        <w:spacing w:after="120"/>
        <w:jc w:val="center"/>
      </w:pPr>
      <w:r>
        <w:rPr>
          <w:noProof/>
        </w:rPr>
        <w:drawing>
          <wp:inline distT="0" distB="0" distL="0" distR="0" wp14:anchorId="11EB60E5" wp14:editId="1CA9DBAC">
            <wp:extent cx="4128014" cy="2672624"/>
            <wp:effectExtent l="0" t="0" r="6350" b="0"/>
            <wp:docPr id="743702606" name="Picture 74370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35690" cy="2677594"/>
                    </a:xfrm>
                    <a:prstGeom prst="rect">
                      <a:avLst/>
                    </a:prstGeom>
                  </pic:spPr>
                </pic:pic>
              </a:graphicData>
            </a:graphic>
          </wp:inline>
        </w:drawing>
      </w:r>
    </w:p>
    <w:p w14:paraId="2C4B7E3F" w14:textId="183DC063" w:rsidR="006835A4" w:rsidRPr="004A2A39" w:rsidRDefault="004A2A39" w:rsidP="004A2A39">
      <w:pPr>
        <w:pStyle w:val="Caption"/>
        <w:jc w:val="center"/>
        <w:rPr>
          <w:rFonts w:ascii="SimSun" w:eastAsia="SimSun" w:hAnsi="SimSun" w:cs="SimSun"/>
          <w:sz w:val="15"/>
          <w:szCs w:val="15"/>
        </w:rPr>
      </w:pPr>
      <w:r w:rsidRPr="004A2A39">
        <w:rPr>
          <w:sz w:val="20"/>
          <w:szCs w:val="20"/>
        </w:rPr>
        <w:t xml:space="preserve">Figure </w:t>
      </w:r>
      <w:r w:rsidRPr="004A2A39">
        <w:rPr>
          <w:sz w:val="20"/>
          <w:szCs w:val="20"/>
        </w:rPr>
        <w:fldChar w:fldCharType="begin"/>
      </w:r>
      <w:r w:rsidRPr="004A2A39">
        <w:rPr>
          <w:sz w:val="20"/>
          <w:szCs w:val="20"/>
        </w:rPr>
        <w:instrText xml:space="preserve"> SEQ Figure \* ARABIC </w:instrText>
      </w:r>
      <w:r w:rsidRPr="004A2A39">
        <w:rPr>
          <w:sz w:val="20"/>
          <w:szCs w:val="20"/>
        </w:rPr>
        <w:fldChar w:fldCharType="separate"/>
      </w:r>
      <w:r w:rsidR="00385118">
        <w:rPr>
          <w:noProof/>
          <w:sz w:val="20"/>
          <w:szCs w:val="20"/>
        </w:rPr>
        <w:t>3</w:t>
      </w:r>
      <w:r w:rsidRPr="004A2A39">
        <w:rPr>
          <w:sz w:val="20"/>
          <w:szCs w:val="20"/>
        </w:rPr>
        <w:fldChar w:fldCharType="end"/>
      </w:r>
      <w:r>
        <w:rPr>
          <w:rFonts w:ascii="SimSun" w:eastAsia="SimSun" w:hAnsi="SimSun" w:cs="SimSun" w:hint="eastAsia"/>
          <w:sz w:val="20"/>
          <w:szCs w:val="20"/>
        </w:rPr>
        <w:t xml:space="preserve"> </w:t>
      </w:r>
      <w:r>
        <w:rPr>
          <w:rFonts w:eastAsiaTheme="minorEastAsia" w:hint="eastAsia"/>
          <w:sz w:val="20"/>
          <w:szCs w:val="20"/>
        </w:rPr>
        <w:t>PDSCH performance with fixed rank (UE correlation option 2 + 32Tx)</w:t>
      </w:r>
    </w:p>
    <w:p w14:paraId="2EA339F2" w14:textId="0D85B1A6" w:rsidR="00327B02" w:rsidRDefault="00D778C1" w:rsidP="00FB66D2">
      <w:pPr>
        <w:spacing w:after="120"/>
        <w:rPr>
          <w:rFonts w:eastAsiaTheme="minorEastAsia"/>
          <w:sz w:val="20"/>
          <w:szCs w:val="20"/>
        </w:rPr>
      </w:pPr>
      <w:r>
        <w:rPr>
          <w:rFonts w:eastAsiaTheme="minorEastAsia" w:hint="eastAsia"/>
          <w:sz w:val="20"/>
          <w:szCs w:val="20"/>
        </w:rPr>
        <w:t>Under</w:t>
      </w:r>
      <w:r w:rsidR="00DC5BD5">
        <w:rPr>
          <w:rFonts w:eastAsiaTheme="minorEastAsia" w:hint="eastAsia"/>
          <w:sz w:val="20"/>
          <w:szCs w:val="20"/>
        </w:rPr>
        <w:t xml:space="preserve"> the same </w:t>
      </w:r>
      <w:r w:rsidR="006010E9">
        <w:rPr>
          <w:rFonts w:eastAsiaTheme="minorEastAsia" w:hint="eastAsia"/>
          <w:sz w:val="20"/>
          <w:szCs w:val="20"/>
        </w:rPr>
        <w:t>assumptions of figure 2 except antenna configuration, f</w:t>
      </w:r>
      <w:r w:rsidR="00327B02">
        <w:rPr>
          <w:rFonts w:eastAsiaTheme="minorEastAsia" w:hint="eastAsia"/>
          <w:sz w:val="20"/>
          <w:szCs w:val="20"/>
        </w:rPr>
        <w:t xml:space="preserve">igure 3 showed </w:t>
      </w:r>
      <w:r w:rsidR="00DD4C35">
        <w:rPr>
          <w:rFonts w:eastAsiaTheme="minorEastAsia" w:hint="eastAsia"/>
          <w:sz w:val="20"/>
          <w:szCs w:val="20"/>
        </w:rPr>
        <w:t xml:space="preserve">that the performance of PDSCH with </w:t>
      </w:r>
      <w:r w:rsidR="006010E9">
        <w:rPr>
          <w:rFonts w:eastAsiaTheme="minorEastAsia" w:hint="eastAsia"/>
          <w:sz w:val="20"/>
          <w:szCs w:val="20"/>
        </w:rPr>
        <w:t xml:space="preserve">32Tx and </w:t>
      </w:r>
      <w:r w:rsidR="00DD4C35">
        <w:rPr>
          <w:rFonts w:eastAsiaTheme="minorEastAsia" w:hint="eastAsia"/>
          <w:sz w:val="20"/>
          <w:szCs w:val="20"/>
        </w:rPr>
        <w:t>rank 6 has gain over the performance with rank 4 when SNR is within higher range.</w:t>
      </w:r>
    </w:p>
    <w:p w14:paraId="79915329" w14:textId="4B72E9E0" w:rsidR="000963C9" w:rsidRPr="00E05E8B" w:rsidRDefault="000963C9" w:rsidP="000963C9">
      <w:pPr>
        <w:pStyle w:val="Observation"/>
        <w:numPr>
          <w:ilvl w:val="0"/>
          <w:numId w:val="4"/>
        </w:numPr>
        <w:tabs>
          <w:tab w:val="clear" w:pos="1304"/>
        </w:tabs>
        <w:ind w:left="1701" w:hanging="1701"/>
        <w:rPr>
          <w:b w:val="0"/>
          <w:bCs w:val="0"/>
          <w:szCs w:val="20"/>
        </w:rPr>
      </w:pPr>
      <w:bookmarkStart w:id="3" w:name="_Toc189840842"/>
      <w:r w:rsidRPr="005215D6">
        <w:rPr>
          <w:rFonts w:eastAsiaTheme="minorEastAsia"/>
          <w:szCs w:val="20"/>
        </w:rPr>
        <w:t xml:space="preserve">Gain has been observed from PDSCH performance with rank 6 to rank 4 configured with UE correlation option 2 </w:t>
      </w:r>
      <w:r>
        <w:rPr>
          <w:rFonts w:eastAsiaTheme="minorEastAsia" w:hint="eastAsia"/>
          <w:szCs w:val="20"/>
        </w:rPr>
        <w:t xml:space="preserve">plus 32Tx </w:t>
      </w:r>
      <w:r w:rsidRPr="005215D6">
        <w:rPr>
          <w:rFonts w:eastAsiaTheme="minorEastAsia"/>
          <w:szCs w:val="20"/>
        </w:rPr>
        <w:t>when SNR is within a higher range</w:t>
      </w:r>
      <w:r w:rsidRPr="00E05E8B">
        <w:rPr>
          <w:b w:val="0"/>
          <w:bCs w:val="0"/>
        </w:rPr>
        <w:t>.</w:t>
      </w:r>
      <w:bookmarkEnd w:id="3"/>
      <w:r w:rsidRPr="00E05E8B">
        <w:rPr>
          <w:b w:val="0"/>
          <w:bCs w:val="0"/>
        </w:rPr>
        <w:t xml:space="preserve"> </w:t>
      </w:r>
    </w:p>
    <w:p w14:paraId="12248051" w14:textId="77777777" w:rsidR="000963C9" w:rsidRDefault="000963C9" w:rsidP="00FB66D2">
      <w:pPr>
        <w:spacing w:after="120"/>
        <w:rPr>
          <w:rFonts w:eastAsiaTheme="minorEastAsia"/>
          <w:sz w:val="20"/>
          <w:szCs w:val="20"/>
        </w:rPr>
      </w:pPr>
    </w:p>
    <w:p w14:paraId="415D8782" w14:textId="39A1C946" w:rsidR="00E05E8B" w:rsidRPr="00E05E8B" w:rsidRDefault="00BA2031" w:rsidP="00FB66D2">
      <w:pPr>
        <w:spacing w:after="120"/>
        <w:rPr>
          <w:rFonts w:eastAsiaTheme="minorEastAsia"/>
          <w:sz w:val="20"/>
          <w:szCs w:val="20"/>
        </w:rPr>
      </w:pPr>
      <w:r w:rsidRPr="00E05E8B">
        <w:rPr>
          <w:rFonts w:eastAsiaTheme="minorEastAsia"/>
          <w:sz w:val="20"/>
          <w:szCs w:val="20"/>
        </w:rPr>
        <w:t xml:space="preserve">The maximum EVM per radio for the DL is specified in 38.104. This is a minimum requirement at the TAB connector, and so </w:t>
      </w:r>
      <w:proofErr w:type="spellStart"/>
      <w:r w:rsidRPr="00E05E8B">
        <w:rPr>
          <w:rFonts w:eastAsiaTheme="minorEastAsia"/>
          <w:sz w:val="20"/>
          <w:szCs w:val="20"/>
        </w:rPr>
        <w:t>basestations</w:t>
      </w:r>
      <w:proofErr w:type="spellEnd"/>
      <w:r w:rsidRPr="00E05E8B">
        <w:rPr>
          <w:rFonts w:eastAsiaTheme="minorEastAsia"/>
          <w:sz w:val="20"/>
          <w:szCs w:val="20"/>
        </w:rPr>
        <w:t xml:space="preserve"> may achieve lower EVM to some degree</w:t>
      </w:r>
      <w:r w:rsidR="000D0293">
        <w:rPr>
          <w:rFonts w:eastAsiaTheme="minorEastAsia"/>
          <w:sz w:val="20"/>
          <w:szCs w:val="20"/>
        </w:rPr>
        <w:t>, depending on load level</w:t>
      </w:r>
      <w:r w:rsidRPr="00E05E8B">
        <w:rPr>
          <w:rFonts w:eastAsiaTheme="minorEastAsia"/>
          <w:sz w:val="20"/>
          <w:szCs w:val="20"/>
        </w:rPr>
        <w:t xml:space="preserve">. Also, and importantly for AAS </w:t>
      </w:r>
      <w:proofErr w:type="spellStart"/>
      <w:r w:rsidRPr="00E05E8B">
        <w:rPr>
          <w:rFonts w:eastAsiaTheme="minorEastAsia"/>
          <w:sz w:val="20"/>
          <w:szCs w:val="20"/>
        </w:rPr>
        <w:t>basestations</w:t>
      </w:r>
      <w:proofErr w:type="spellEnd"/>
      <w:r w:rsidRPr="00E05E8B">
        <w:rPr>
          <w:rFonts w:eastAsiaTheme="minorEastAsia"/>
          <w:sz w:val="20"/>
          <w:szCs w:val="20"/>
        </w:rPr>
        <w:t xml:space="preserve"> with large arrays, the signal experienced by the UE is an OTA combination of the ensemble of the outputs of the individual transmitters. Since the wanted signal is combined coherently and EVM components that are not coherent between different transmitters will not combine, the EVM experienced at the UE may exceed the per-transmitter EVM. Taking this into account, results are presented using 1</w:t>
      </w:r>
      <w:r w:rsidRPr="00E05E8B">
        <w:rPr>
          <w:rFonts w:eastAsiaTheme="minorEastAsia" w:hint="eastAsia"/>
          <w:sz w:val="20"/>
          <w:szCs w:val="20"/>
        </w:rPr>
        <w:t>.25</w:t>
      </w:r>
      <w:r w:rsidRPr="00E05E8B">
        <w:rPr>
          <w:rFonts w:eastAsiaTheme="minorEastAsia"/>
          <w:sz w:val="20"/>
          <w:szCs w:val="20"/>
        </w:rPr>
        <w:t>% OTA EVM at the UE as an example</w:t>
      </w:r>
      <w:r w:rsidR="003D0056" w:rsidRPr="00E05E8B">
        <w:rPr>
          <w:rFonts w:eastAsiaTheme="minorEastAsia"/>
          <w:sz w:val="20"/>
          <w:szCs w:val="20"/>
        </w:rPr>
        <w:t>,</w:t>
      </w:r>
      <w:r w:rsidR="003D0056" w:rsidRPr="00E05E8B">
        <w:rPr>
          <w:rFonts w:eastAsiaTheme="minorEastAsia" w:hint="eastAsia"/>
          <w:sz w:val="20"/>
          <w:szCs w:val="20"/>
        </w:rPr>
        <w:t xml:space="preserve"> and</w:t>
      </w:r>
      <w:r w:rsidR="003D0056" w:rsidRPr="00E05E8B">
        <w:rPr>
          <w:rFonts w:eastAsiaTheme="minorEastAsia"/>
          <w:sz w:val="20"/>
          <w:szCs w:val="20"/>
        </w:rPr>
        <w:t xml:space="preserve"> t</w:t>
      </w:r>
      <w:r w:rsidRPr="00E05E8B">
        <w:rPr>
          <w:rFonts w:eastAsiaTheme="minorEastAsia"/>
          <w:sz w:val="20"/>
          <w:szCs w:val="20"/>
        </w:rPr>
        <w:t>he actual OTA EVM will depend on the AAS type, size, frequency</w:t>
      </w:r>
      <w:r w:rsidR="00A57AED" w:rsidRPr="00E05E8B">
        <w:rPr>
          <w:rFonts w:eastAsiaTheme="minorEastAsia"/>
          <w:sz w:val="20"/>
          <w:szCs w:val="20"/>
        </w:rPr>
        <w:t>,</w:t>
      </w:r>
      <w:r w:rsidRPr="00E05E8B">
        <w:rPr>
          <w:rFonts w:eastAsiaTheme="minorEastAsia"/>
          <w:sz w:val="20"/>
          <w:szCs w:val="20"/>
        </w:rPr>
        <w:t xml:space="preserve"> etc.</w:t>
      </w:r>
    </w:p>
    <w:p w14:paraId="2820A9F4" w14:textId="571CED11" w:rsidR="005174B4" w:rsidRPr="00E05E8B" w:rsidRDefault="00FF7DFF" w:rsidP="00FB66D2">
      <w:pPr>
        <w:spacing w:after="120"/>
        <w:rPr>
          <w:sz w:val="20"/>
          <w:szCs w:val="20"/>
        </w:rPr>
      </w:pPr>
      <w:r w:rsidRPr="00E05E8B">
        <w:rPr>
          <w:rFonts w:eastAsiaTheme="minorEastAsia" w:hint="eastAsia"/>
          <w:sz w:val="20"/>
          <w:szCs w:val="20"/>
        </w:rPr>
        <w:t>W</w:t>
      </w:r>
      <w:r w:rsidR="00074E3B" w:rsidRPr="00E05E8B">
        <w:rPr>
          <w:sz w:val="20"/>
          <w:szCs w:val="20"/>
        </w:rPr>
        <w:t xml:space="preserve">e have </w:t>
      </w:r>
      <w:r w:rsidRPr="00E05E8B">
        <w:rPr>
          <w:rFonts w:eastAsiaTheme="minorEastAsia" w:hint="eastAsia"/>
          <w:sz w:val="20"/>
          <w:szCs w:val="20"/>
        </w:rPr>
        <w:t xml:space="preserve">also </w:t>
      </w:r>
      <w:r w:rsidR="00074E3B" w:rsidRPr="00E05E8B">
        <w:rPr>
          <w:sz w:val="20"/>
          <w:szCs w:val="20"/>
        </w:rPr>
        <w:t>evaluated the PDSCH throughput performance with fixed MCS/rank condition</w:t>
      </w:r>
      <w:r w:rsidR="00CC4B46" w:rsidRPr="00E05E8B">
        <w:rPr>
          <w:sz w:val="20"/>
          <w:szCs w:val="20"/>
        </w:rPr>
        <w:t>s</w:t>
      </w:r>
      <w:r w:rsidR="00F777FA" w:rsidRPr="00E05E8B">
        <w:rPr>
          <w:rFonts w:eastAsiaTheme="minorEastAsia" w:hint="eastAsia"/>
          <w:sz w:val="20"/>
          <w:szCs w:val="20"/>
        </w:rPr>
        <w:t xml:space="preserve"> and the correlation captured in the 3GPP spec.</w:t>
      </w:r>
      <w:r w:rsidR="00CC4B46" w:rsidRPr="00E05E8B">
        <w:rPr>
          <w:sz w:val="20"/>
          <w:szCs w:val="20"/>
        </w:rPr>
        <w:t>,</w:t>
      </w:r>
      <w:r w:rsidR="00074E3B" w:rsidRPr="00E05E8B">
        <w:rPr>
          <w:sz w:val="20"/>
          <w:szCs w:val="20"/>
        </w:rPr>
        <w:t xml:space="preserve"> as shown in </w:t>
      </w:r>
      <w:r w:rsidR="00DC737E" w:rsidRPr="00E05E8B">
        <w:rPr>
          <w:rFonts w:eastAsiaTheme="minorEastAsia" w:hint="eastAsia"/>
          <w:sz w:val="20"/>
          <w:szCs w:val="20"/>
        </w:rPr>
        <w:t>2</w:t>
      </w:r>
      <w:r w:rsidR="00074E3B" w:rsidRPr="00E05E8B">
        <w:rPr>
          <w:sz w:val="20"/>
          <w:szCs w:val="20"/>
        </w:rPr>
        <w:t xml:space="preserve">, </w:t>
      </w:r>
      <w:r w:rsidR="00AC4CA7" w:rsidRPr="00E05E8B">
        <w:rPr>
          <w:sz w:val="20"/>
          <w:szCs w:val="20"/>
        </w:rPr>
        <w:t xml:space="preserve">where we reuse the simulation assumption </w:t>
      </w:r>
      <w:r w:rsidR="00651699" w:rsidRPr="00E05E8B">
        <w:rPr>
          <w:sz w:val="20"/>
          <w:szCs w:val="20"/>
        </w:rPr>
        <w:t>discussed in</w:t>
      </w:r>
      <w:r w:rsidR="00AC4CA7" w:rsidRPr="00E05E8B">
        <w:rPr>
          <w:sz w:val="20"/>
          <w:szCs w:val="20"/>
        </w:rPr>
        <w:t xml:space="preserve"> PDSCH</w:t>
      </w:r>
      <w:r w:rsidR="00074E3B" w:rsidRPr="00E05E8B">
        <w:rPr>
          <w:sz w:val="20"/>
          <w:szCs w:val="20"/>
        </w:rPr>
        <w:t xml:space="preserve"> demodulation requirements </w:t>
      </w:r>
      <w:r w:rsidR="00651699" w:rsidRPr="00E05E8B">
        <w:rPr>
          <w:sz w:val="20"/>
          <w:szCs w:val="20"/>
        </w:rPr>
        <w:t>as much as possible</w:t>
      </w:r>
      <w:r w:rsidR="00074E3B" w:rsidRPr="00E05E8B">
        <w:rPr>
          <w:sz w:val="20"/>
          <w:szCs w:val="20"/>
        </w:rPr>
        <w:t xml:space="preserve">. </w:t>
      </w:r>
      <w:r w:rsidR="00074E3B" w:rsidRPr="00E05E8B">
        <w:rPr>
          <w:sz w:val="20"/>
          <w:szCs w:val="20"/>
        </w:rPr>
        <w:fldChar w:fldCharType="begin"/>
      </w:r>
      <w:r w:rsidR="00074E3B" w:rsidRPr="00E05E8B">
        <w:rPr>
          <w:sz w:val="20"/>
          <w:szCs w:val="20"/>
        </w:rPr>
        <w:instrText xml:space="preserve"> REF _Ref166162284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385118" w:rsidRPr="001B54EB">
        <w:rPr>
          <w:sz w:val="20"/>
          <w:szCs w:val="20"/>
        </w:rPr>
        <w:t xml:space="preserve">Figure </w:t>
      </w:r>
      <w:r w:rsidR="00074E3B" w:rsidRPr="00E05E8B">
        <w:rPr>
          <w:sz w:val="20"/>
          <w:szCs w:val="20"/>
        </w:rPr>
        <w:fldChar w:fldCharType="end"/>
      </w:r>
      <w:r w:rsidR="00891DC8" w:rsidRPr="00E05E8B">
        <w:rPr>
          <w:rFonts w:eastAsiaTheme="minorEastAsia" w:hint="eastAsia"/>
          <w:sz w:val="20"/>
          <w:szCs w:val="20"/>
        </w:rPr>
        <w:t>3</w:t>
      </w:r>
      <w:r w:rsidR="00074E3B" w:rsidRPr="00E05E8B">
        <w:rPr>
          <w:sz w:val="20"/>
          <w:szCs w:val="20"/>
        </w:rPr>
        <w:t xml:space="preserve"> (a)</w:t>
      </w:r>
      <w:r w:rsidR="00891DC8" w:rsidRPr="00E05E8B">
        <w:rPr>
          <w:rFonts w:eastAsiaTheme="minorEastAsia" w:hint="eastAsia"/>
          <w:sz w:val="20"/>
          <w:szCs w:val="20"/>
        </w:rPr>
        <w:t xml:space="preserve"> </w:t>
      </w:r>
      <w:r w:rsidR="008035B4" w:rsidRPr="00E05E8B">
        <w:rPr>
          <w:sz w:val="20"/>
          <w:szCs w:val="20"/>
        </w:rPr>
        <w:t>and</w:t>
      </w:r>
      <w:r w:rsidR="00074E3B" w:rsidRPr="00E05E8B">
        <w:rPr>
          <w:sz w:val="20"/>
          <w:szCs w:val="20"/>
        </w:rPr>
        <w:t xml:space="preserve"> </w:t>
      </w:r>
      <w:r w:rsidR="00074E3B" w:rsidRPr="00E05E8B">
        <w:rPr>
          <w:sz w:val="20"/>
          <w:szCs w:val="20"/>
        </w:rPr>
        <w:fldChar w:fldCharType="begin"/>
      </w:r>
      <w:r w:rsidR="00074E3B" w:rsidRPr="00E05E8B">
        <w:rPr>
          <w:sz w:val="20"/>
          <w:szCs w:val="20"/>
        </w:rPr>
        <w:instrText xml:space="preserve"> REF _Ref166162286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385118" w:rsidRPr="001B54EB">
        <w:rPr>
          <w:sz w:val="20"/>
          <w:szCs w:val="20"/>
        </w:rPr>
        <w:t xml:space="preserve">Figure </w:t>
      </w:r>
      <w:r w:rsidR="00074E3B" w:rsidRPr="00E05E8B">
        <w:rPr>
          <w:sz w:val="20"/>
          <w:szCs w:val="20"/>
        </w:rPr>
        <w:fldChar w:fldCharType="end"/>
      </w:r>
      <w:r w:rsidR="00891DC8" w:rsidRPr="00E05E8B">
        <w:rPr>
          <w:rFonts w:eastAsiaTheme="minorEastAsia" w:hint="eastAsia"/>
          <w:sz w:val="20"/>
          <w:szCs w:val="20"/>
        </w:rPr>
        <w:t>4</w:t>
      </w:r>
      <w:r w:rsidR="00074E3B" w:rsidRPr="00E05E8B">
        <w:rPr>
          <w:sz w:val="20"/>
          <w:szCs w:val="20"/>
        </w:rPr>
        <w:t xml:space="preserve"> (a</w:t>
      </w:r>
      <w:r w:rsidR="000A2013" w:rsidRPr="00E05E8B">
        <w:rPr>
          <w:sz w:val="20"/>
          <w:szCs w:val="20"/>
        </w:rPr>
        <w:t xml:space="preserve">) </w:t>
      </w:r>
      <w:r w:rsidR="005C3F6E" w:rsidRPr="00E05E8B">
        <w:rPr>
          <w:sz w:val="20"/>
          <w:szCs w:val="20"/>
        </w:rPr>
        <w:t>show</w:t>
      </w:r>
      <w:r w:rsidR="00891DC8" w:rsidRPr="00E05E8B">
        <w:rPr>
          <w:rFonts w:eastAsiaTheme="minorEastAsia" w:hint="eastAsia"/>
          <w:sz w:val="20"/>
          <w:szCs w:val="20"/>
        </w:rPr>
        <w:t>ed</w:t>
      </w:r>
      <w:r w:rsidR="00074E3B" w:rsidRPr="00E05E8B">
        <w:rPr>
          <w:sz w:val="20"/>
          <w:szCs w:val="20"/>
        </w:rPr>
        <w:t xml:space="preserve"> </w:t>
      </w:r>
      <w:r w:rsidR="00654626" w:rsidRPr="00E05E8B">
        <w:rPr>
          <w:sz w:val="20"/>
          <w:szCs w:val="20"/>
        </w:rPr>
        <w:t xml:space="preserve">the </w:t>
      </w:r>
      <w:r w:rsidR="00074E3B" w:rsidRPr="00E05E8B">
        <w:rPr>
          <w:sz w:val="20"/>
          <w:szCs w:val="20"/>
        </w:rPr>
        <w:t xml:space="preserve">absolute PDSCH throughput with low </w:t>
      </w:r>
      <w:r w:rsidR="008035B4" w:rsidRPr="00E05E8B">
        <w:rPr>
          <w:sz w:val="20"/>
          <w:szCs w:val="20"/>
        </w:rPr>
        <w:t xml:space="preserve">and </w:t>
      </w:r>
      <w:r w:rsidR="00074E3B" w:rsidRPr="00E05E8B">
        <w:rPr>
          <w:sz w:val="20"/>
          <w:szCs w:val="20"/>
        </w:rPr>
        <w:t>medium</w:t>
      </w:r>
      <w:r w:rsidR="00CD4678" w:rsidRPr="00E05E8B">
        <w:rPr>
          <w:sz w:val="20"/>
          <w:szCs w:val="20"/>
        </w:rPr>
        <w:t xml:space="preserve"> </w:t>
      </w:r>
      <w:r w:rsidR="00074E3B" w:rsidRPr="00E05E8B">
        <w:rPr>
          <w:sz w:val="20"/>
          <w:szCs w:val="20"/>
        </w:rPr>
        <w:t xml:space="preserve">antenna correlation conditions, respectively. We have also shown the relative throughputs in </w:t>
      </w:r>
      <w:r w:rsidR="00074E3B" w:rsidRPr="00E05E8B">
        <w:rPr>
          <w:sz w:val="20"/>
          <w:szCs w:val="20"/>
        </w:rPr>
        <w:fldChar w:fldCharType="begin"/>
      </w:r>
      <w:r w:rsidR="00074E3B" w:rsidRPr="00E05E8B">
        <w:rPr>
          <w:sz w:val="20"/>
          <w:szCs w:val="20"/>
        </w:rPr>
        <w:instrText xml:space="preserve"> REF _Ref166162284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385118" w:rsidRPr="001B54EB">
        <w:rPr>
          <w:sz w:val="20"/>
          <w:szCs w:val="20"/>
        </w:rPr>
        <w:t xml:space="preserve">Figure </w:t>
      </w:r>
      <w:r w:rsidR="00074E3B" w:rsidRPr="00E05E8B">
        <w:rPr>
          <w:sz w:val="20"/>
          <w:szCs w:val="20"/>
        </w:rPr>
        <w:fldChar w:fldCharType="end"/>
      </w:r>
      <w:r w:rsidR="00074E3B" w:rsidRPr="00E05E8B">
        <w:rPr>
          <w:sz w:val="20"/>
          <w:szCs w:val="20"/>
        </w:rPr>
        <w:t xml:space="preserve"> (b) </w:t>
      </w:r>
      <w:r w:rsidR="007F0C1C" w:rsidRPr="00E05E8B">
        <w:rPr>
          <w:sz w:val="20"/>
          <w:szCs w:val="20"/>
        </w:rPr>
        <w:t xml:space="preserve">and </w:t>
      </w:r>
      <w:r w:rsidR="00074E3B" w:rsidRPr="00E05E8B">
        <w:rPr>
          <w:sz w:val="20"/>
          <w:szCs w:val="20"/>
        </w:rPr>
        <w:fldChar w:fldCharType="begin"/>
      </w:r>
      <w:r w:rsidR="00074E3B" w:rsidRPr="00E05E8B">
        <w:rPr>
          <w:sz w:val="20"/>
          <w:szCs w:val="20"/>
        </w:rPr>
        <w:instrText xml:space="preserve"> REF _Ref166162286 \h </w:instrText>
      </w:r>
      <w:r w:rsidR="00DB743B" w:rsidRPr="00E05E8B">
        <w:rPr>
          <w:sz w:val="20"/>
          <w:szCs w:val="20"/>
        </w:rPr>
        <w:instrText xml:space="preserve"> \* MERGEFORMAT </w:instrText>
      </w:r>
      <w:r w:rsidR="00074E3B" w:rsidRPr="00E05E8B">
        <w:rPr>
          <w:sz w:val="20"/>
          <w:szCs w:val="20"/>
        </w:rPr>
      </w:r>
      <w:r w:rsidR="00074E3B" w:rsidRPr="00E05E8B">
        <w:rPr>
          <w:sz w:val="20"/>
          <w:szCs w:val="20"/>
        </w:rPr>
        <w:fldChar w:fldCharType="separate"/>
      </w:r>
      <w:r w:rsidR="00385118" w:rsidRPr="001B54EB">
        <w:rPr>
          <w:sz w:val="20"/>
          <w:szCs w:val="20"/>
        </w:rPr>
        <w:t xml:space="preserve">Figure </w:t>
      </w:r>
      <w:r w:rsidR="00074E3B" w:rsidRPr="00E05E8B">
        <w:rPr>
          <w:sz w:val="20"/>
          <w:szCs w:val="20"/>
        </w:rPr>
        <w:fldChar w:fldCharType="end"/>
      </w:r>
      <w:r w:rsidR="00074E3B" w:rsidRPr="00E05E8B">
        <w:rPr>
          <w:sz w:val="20"/>
          <w:szCs w:val="20"/>
        </w:rPr>
        <w:t xml:space="preserve"> (b) to evaluate the </w:t>
      </w:r>
      <w:r w:rsidR="00C22219" w:rsidRPr="00E05E8B">
        <w:rPr>
          <w:sz w:val="20"/>
          <w:szCs w:val="20"/>
        </w:rPr>
        <w:t xml:space="preserve">achieved </w:t>
      </w:r>
      <w:r w:rsidR="00074E3B" w:rsidRPr="00E05E8B">
        <w:rPr>
          <w:sz w:val="20"/>
          <w:szCs w:val="20"/>
        </w:rPr>
        <w:t xml:space="preserve">peak throughput. </w:t>
      </w:r>
      <w:r w:rsidR="00AE5B08" w:rsidRPr="00E05E8B">
        <w:rPr>
          <w:sz w:val="20"/>
          <w:szCs w:val="20"/>
        </w:rPr>
        <w:t>We have also selected TDLA30-10</w:t>
      </w:r>
      <w:r w:rsidR="00CC4B46" w:rsidRPr="00E05E8B">
        <w:rPr>
          <w:sz w:val="20"/>
          <w:szCs w:val="20"/>
        </w:rPr>
        <w:t>,</w:t>
      </w:r>
      <w:r w:rsidR="00AE5B08" w:rsidRPr="00E05E8B">
        <w:rPr>
          <w:sz w:val="20"/>
          <w:szCs w:val="20"/>
        </w:rPr>
        <w:t xml:space="preserve"> usually </w:t>
      </w:r>
      <w:r w:rsidR="00FA0A8D" w:rsidRPr="00E05E8B">
        <w:rPr>
          <w:sz w:val="20"/>
          <w:szCs w:val="20"/>
        </w:rPr>
        <w:t xml:space="preserve">configured </w:t>
      </w:r>
      <w:r w:rsidR="00AE5B08" w:rsidRPr="00E05E8B">
        <w:rPr>
          <w:sz w:val="20"/>
          <w:szCs w:val="20"/>
        </w:rPr>
        <w:t xml:space="preserve">for </w:t>
      </w:r>
      <w:r w:rsidR="00FA0A8D" w:rsidRPr="00E05E8B">
        <w:rPr>
          <w:sz w:val="20"/>
          <w:szCs w:val="20"/>
        </w:rPr>
        <w:t>PDSCH demodulation requirements with high</w:t>
      </w:r>
      <w:r w:rsidR="00AE5B08" w:rsidRPr="00E05E8B">
        <w:rPr>
          <w:sz w:val="20"/>
          <w:szCs w:val="20"/>
        </w:rPr>
        <w:t>er layers and/or MCS</w:t>
      </w:r>
      <w:r w:rsidR="00FA0A8D" w:rsidRPr="00E05E8B">
        <w:rPr>
          <w:sz w:val="20"/>
          <w:szCs w:val="20"/>
        </w:rPr>
        <w:t>.</w:t>
      </w:r>
    </w:p>
    <w:p w14:paraId="45A42545" w14:textId="77777777" w:rsidR="00B37905" w:rsidRPr="00DB743B" w:rsidRDefault="00B37905" w:rsidP="00FB66D2">
      <w:pPr>
        <w:spacing w:after="120"/>
        <w:rPr>
          <w:sz w:val="21"/>
          <w:szCs w:val="21"/>
        </w:rPr>
      </w:pPr>
    </w:p>
    <w:p w14:paraId="64963862" w14:textId="43BF3FC3" w:rsidR="001B5065" w:rsidRPr="001B54EB" w:rsidRDefault="008A2977" w:rsidP="00B045A7">
      <w:pPr>
        <w:pStyle w:val="Caption"/>
        <w:jc w:val="center"/>
        <w:rPr>
          <w:sz w:val="22"/>
          <w:szCs w:val="22"/>
        </w:rPr>
      </w:pPr>
      <w:bookmarkStart w:id="4" w:name="_Ref166162266"/>
      <w:r w:rsidRPr="001B54EB">
        <w:rPr>
          <w:sz w:val="20"/>
          <w:szCs w:val="20"/>
        </w:rPr>
        <w:t xml:space="preserve">Table </w:t>
      </w:r>
      <w:bookmarkEnd w:id="4"/>
      <w:r w:rsidR="00DC737E" w:rsidRPr="00B045A7">
        <w:rPr>
          <w:rFonts w:eastAsiaTheme="minorEastAsia" w:hint="eastAsia"/>
          <w:bCs/>
          <w:sz w:val="20"/>
          <w:szCs w:val="20"/>
        </w:rPr>
        <w:t>2</w:t>
      </w:r>
      <w:r w:rsidRPr="001B54EB">
        <w:rPr>
          <w:sz w:val="20"/>
          <w:szCs w:val="20"/>
        </w:rPr>
        <w:tab/>
      </w:r>
      <w:r w:rsidR="00913A31" w:rsidRPr="001B54EB">
        <w:rPr>
          <w:sz w:val="20"/>
          <w:szCs w:val="20"/>
        </w:rPr>
        <w:t>Simulation parameters for evaluation of MIMO layers in 6Rx UE.</w:t>
      </w:r>
    </w:p>
    <w:tbl>
      <w:tblPr>
        <w:tblStyle w:val="TableGrid"/>
        <w:tblW w:w="0" w:type="auto"/>
        <w:tblInd w:w="846" w:type="dxa"/>
        <w:tblLook w:val="04A0" w:firstRow="1" w:lastRow="0" w:firstColumn="1" w:lastColumn="0" w:noHBand="0" w:noVBand="1"/>
      </w:tblPr>
      <w:tblGrid>
        <w:gridCol w:w="2551"/>
        <w:gridCol w:w="5670"/>
      </w:tblGrid>
      <w:tr w:rsidR="000F14A0" w14:paraId="6DBE85BF" w14:textId="77777777" w:rsidTr="00B045A7">
        <w:tc>
          <w:tcPr>
            <w:tcW w:w="2551" w:type="dxa"/>
          </w:tcPr>
          <w:p w14:paraId="1B703E99" w14:textId="53D8F0CC" w:rsidR="000F14A0" w:rsidRPr="008A2977" w:rsidRDefault="000F14A0" w:rsidP="00951344">
            <w:pPr>
              <w:pStyle w:val="TAH"/>
            </w:pPr>
            <w:r>
              <w:rPr>
                <w:lang w:val="en-US"/>
              </w:rPr>
              <w:t>Parameters</w:t>
            </w:r>
          </w:p>
        </w:tc>
        <w:tc>
          <w:tcPr>
            <w:tcW w:w="5670" w:type="dxa"/>
          </w:tcPr>
          <w:p w14:paraId="3C1E3405" w14:textId="31B2EEA1" w:rsidR="000F14A0" w:rsidRPr="008A2977" w:rsidRDefault="000F14A0" w:rsidP="00951344">
            <w:pPr>
              <w:pStyle w:val="TAH"/>
            </w:pPr>
            <w:r>
              <w:rPr>
                <w:lang w:val="en-US"/>
              </w:rPr>
              <w:t>Values</w:t>
            </w:r>
          </w:p>
        </w:tc>
      </w:tr>
      <w:tr w:rsidR="000F14A0" w14:paraId="22C08586" w14:textId="77777777" w:rsidTr="00B045A7">
        <w:tc>
          <w:tcPr>
            <w:tcW w:w="2551" w:type="dxa"/>
          </w:tcPr>
          <w:p w14:paraId="411DD9BC" w14:textId="4C9017A5" w:rsidR="000F14A0" w:rsidRPr="008A2977" w:rsidRDefault="000F14A0" w:rsidP="00951344">
            <w:pPr>
              <w:pStyle w:val="TAC"/>
            </w:pPr>
            <w:r>
              <w:rPr>
                <w:lang w:val="en-US"/>
              </w:rPr>
              <w:t>Propagation channel</w:t>
            </w:r>
          </w:p>
        </w:tc>
        <w:tc>
          <w:tcPr>
            <w:tcW w:w="5670" w:type="dxa"/>
          </w:tcPr>
          <w:p w14:paraId="3136EA1F" w14:textId="21941EAB" w:rsidR="000F14A0" w:rsidRPr="00951344" w:rsidRDefault="000F14A0" w:rsidP="00951344">
            <w:pPr>
              <w:pStyle w:val="TAC"/>
              <w:rPr>
                <w:lang w:val="en-US"/>
              </w:rPr>
            </w:pPr>
            <w:r>
              <w:rPr>
                <w:lang w:val="en-US"/>
              </w:rPr>
              <w:t>TDLA30-10 (TDL-A, delay spread 30ns, Doppler frequency 10Hz)</w:t>
            </w:r>
          </w:p>
        </w:tc>
      </w:tr>
      <w:tr w:rsidR="000F14A0" w14:paraId="4BD08D12" w14:textId="77777777" w:rsidTr="00B045A7">
        <w:tc>
          <w:tcPr>
            <w:tcW w:w="2551" w:type="dxa"/>
          </w:tcPr>
          <w:p w14:paraId="4ECF2C7D" w14:textId="3B29E5DB" w:rsidR="000F14A0" w:rsidRPr="008A2977" w:rsidRDefault="000F14A0" w:rsidP="00951344">
            <w:pPr>
              <w:pStyle w:val="TAC"/>
            </w:pPr>
            <w:r>
              <w:rPr>
                <w:lang w:val="en-US"/>
              </w:rPr>
              <w:t>Antenna configuration</w:t>
            </w:r>
          </w:p>
        </w:tc>
        <w:tc>
          <w:tcPr>
            <w:tcW w:w="5670" w:type="dxa"/>
          </w:tcPr>
          <w:p w14:paraId="7CEA83D5" w14:textId="7C68535D" w:rsidR="000F14A0" w:rsidRPr="008A2977" w:rsidRDefault="000F14A0" w:rsidP="00951344">
            <w:pPr>
              <w:pStyle w:val="TAC"/>
            </w:pPr>
            <w:r>
              <w:rPr>
                <w:lang w:val="en-US"/>
              </w:rPr>
              <w:t>8Tx, 6Rx</w:t>
            </w:r>
          </w:p>
        </w:tc>
      </w:tr>
      <w:tr w:rsidR="000F14A0" w14:paraId="101576CB" w14:textId="77777777" w:rsidTr="00B045A7">
        <w:tc>
          <w:tcPr>
            <w:tcW w:w="2551" w:type="dxa"/>
          </w:tcPr>
          <w:p w14:paraId="1AC0CDC6" w14:textId="31A8BF8E" w:rsidR="000F14A0" w:rsidRPr="008A2977" w:rsidRDefault="000F14A0" w:rsidP="00951344">
            <w:pPr>
              <w:pStyle w:val="TAC"/>
            </w:pPr>
            <w:r>
              <w:rPr>
                <w:lang w:val="en-US"/>
              </w:rPr>
              <w:t>Antenna correlation</w:t>
            </w:r>
          </w:p>
        </w:tc>
        <w:tc>
          <w:tcPr>
            <w:tcW w:w="5670" w:type="dxa"/>
          </w:tcPr>
          <w:p w14:paraId="71A2DD6C" w14:textId="41D91B27" w:rsidR="000F14A0" w:rsidRPr="00951344" w:rsidRDefault="000F14A0" w:rsidP="00951344">
            <w:pPr>
              <w:pStyle w:val="TAC"/>
              <w:rPr>
                <w:lang w:val="en-US"/>
              </w:rPr>
            </w:pPr>
            <w:r>
              <w:rPr>
                <w:lang w:val="en-US"/>
              </w:rPr>
              <w:t xml:space="preserve">low, </w:t>
            </w:r>
            <w:r w:rsidR="00321EC2">
              <w:rPr>
                <w:rFonts w:hint="eastAsia"/>
                <w:lang w:val="en-US"/>
              </w:rPr>
              <w:t>m</w:t>
            </w:r>
            <w:r w:rsidR="00321EC2" w:rsidRPr="00440A0C">
              <w:rPr>
                <w:lang w:val="en-US"/>
              </w:rPr>
              <w:t>edium</w:t>
            </w:r>
            <w:r w:rsidR="00896EFF">
              <w:rPr>
                <w:rFonts w:hint="eastAsia"/>
                <w:lang w:val="en-US"/>
              </w:rPr>
              <w:t xml:space="preserve"> </w:t>
            </w:r>
            <w:r>
              <w:rPr>
                <w:lang w:val="en-US"/>
              </w:rPr>
              <w:t xml:space="preserve">(See TS 38.101-4 </w:t>
            </w:r>
            <w:r w:rsidR="00913A31" w:rsidRPr="00913A31">
              <w:rPr>
                <w:lang w:val="en-US"/>
              </w:rPr>
              <w:t>Table B.2.3.2.2-1</w:t>
            </w:r>
            <w:r w:rsidR="00913A31">
              <w:rPr>
                <w:lang w:val="en-US"/>
              </w:rPr>
              <w:t>)</w:t>
            </w:r>
          </w:p>
        </w:tc>
      </w:tr>
      <w:tr w:rsidR="00913A31" w14:paraId="3D9E11A3" w14:textId="77777777" w:rsidTr="00B045A7">
        <w:tc>
          <w:tcPr>
            <w:tcW w:w="2551" w:type="dxa"/>
          </w:tcPr>
          <w:p w14:paraId="78F25025" w14:textId="0DACD855" w:rsidR="00913A31" w:rsidRDefault="00913A31" w:rsidP="000F14A0">
            <w:pPr>
              <w:pStyle w:val="TAC"/>
              <w:rPr>
                <w:lang w:val="en-US"/>
              </w:rPr>
            </w:pPr>
            <w:r>
              <w:rPr>
                <w:lang w:val="en-US"/>
              </w:rPr>
              <w:t>MCS</w:t>
            </w:r>
          </w:p>
        </w:tc>
        <w:tc>
          <w:tcPr>
            <w:tcW w:w="5670" w:type="dxa"/>
          </w:tcPr>
          <w:p w14:paraId="157770A7" w14:textId="77777777" w:rsidR="00913A31" w:rsidRDefault="00913A31" w:rsidP="000F14A0">
            <w:pPr>
              <w:pStyle w:val="TAC"/>
              <w:rPr>
                <w:lang w:val="en-US"/>
              </w:rPr>
            </w:pPr>
            <w:r>
              <w:rPr>
                <w:lang w:val="en-US"/>
              </w:rPr>
              <w:t>QPSK 1/3 (MCS4)</w:t>
            </w:r>
          </w:p>
          <w:p w14:paraId="5927D393" w14:textId="77777777" w:rsidR="00913A31" w:rsidRDefault="00913A31" w:rsidP="000F14A0">
            <w:pPr>
              <w:pStyle w:val="TAC"/>
              <w:rPr>
                <w:lang w:val="en-US"/>
              </w:rPr>
            </w:pPr>
            <w:r>
              <w:rPr>
                <w:lang w:val="en-US"/>
              </w:rPr>
              <w:t>16QAM 1/2 (MCS13)</w:t>
            </w:r>
          </w:p>
          <w:p w14:paraId="02F9A0E5" w14:textId="40F3910B" w:rsidR="00913A31" w:rsidRDefault="00913A31" w:rsidP="000F14A0">
            <w:pPr>
              <w:pStyle w:val="TAC"/>
              <w:rPr>
                <w:lang w:val="en-US"/>
              </w:rPr>
            </w:pPr>
            <w:r>
              <w:rPr>
                <w:lang w:val="en-US"/>
              </w:rPr>
              <w:t>64QAM 1/2 (MCS1</w:t>
            </w:r>
            <w:r w:rsidR="00896EFF">
              <w:rPr>
                <w:rFonts w:hint="eastAsia"/>
                <w:lang w:val="en-US"/>
              </w:rPr>
              <w:t>7</w:t>
            </w:r>
            <w:r>
              <w:rPr>
                <w:lang w:val="en-US"/>
              </w:rPr>
              <w:t>)</w:t>
            </w:r>
          </w:p>
        </w:tc>
      </w:tr>
      <w:tr w:rsidR="00913A31" w14:paraId="36DBACF6" w14:textId="77777777" w:rsidTr="00B045A7">
        <w:tc>
          <w:tcPr>
            <w:tcW w:w="2551" w:type="dxa"/>
          </w:tcPr>
          <w:p w14:paraId="6466A58C" w14:textId="16F36F93" w:rsidR="00913A31" w:rsidRDefault="00913A31" w:rsidP="000F14A0">
            <w:pPr>
              <w:pStyle w:val="TAC"/>
              <w:rPr>
                <w:lang w:val="en-US"/>
              </w:rPr>
            </w:pPr>
            <w:r>
              <w:rPr>
                <w:lang w:val="en-US"/>
              </w:rPr>
              <w:t>MIMO layers</w:t>
            </w:r>
          </w:p>
        </w:tc>
        <w:tc>
          <w:tcPr>
            <w:tcW w:w="5670" w:type="dxa"/>
          </w:tcPr>
          <w:p w14:paraId="50E9DD4D" w14:textId="2C1D99C7" w:rsidR="00913A31" w:rsidRDefault="00913A31" w:rsidP="000F14A0">
            <w:pPr>
              <w:pStyle w:val="TAC"/>
              <w:rPr>
                <w:lang w:val="en-US"/>
              </w:rPr>
            </w:pPr>
            <w:r>
              <w:rPr>
                <w:lang w:val="en-US"/>
              </w:rPr>
              <w:t>4 and 6</w:t>
            </w:r>
          </w:p>
        </w:tc>
      </w:tr>
      <w:tr w:rsidR="00913A31" w14:paraId="62578653" w14:textId="77777777" w:rsidTr="00B045A7">
        <w:tc>
          <w:tcPr>
            <w:tcW w:w="2551" w:type="dxa"/>
          </w:tcPr>
          <w:p w14:paraId="1D0A8E5A" w14:textId="27024F9B" w:rsidR="00913A31" w:rsidRDefault="00913A31" w:rsidP="000F14A0">
            <w:pPr>
              <w:pStyle w:val="TAC"/>
              <w:rPr>
                <w:lang w:val="en-US"/>
              </w:rPr>
            </w:pPr>
            <w:r>
              <w:rPr>
                <w:lang w:val="en-US"/>
              </w:rPr>
              <w:t>Precoding</w:t>
            </w:r>
          </w:p>
        </w:tc>
        <w:tc>
          <w:tcPr>
            <w:tcW w:w="5670" w:type="dxa"/>
          </w:tcPr>
          <w:p w14:paraId="3903D036" w14:textId="104EA43B" w:rsidR="00913A31" w:rsidRDefault="00913A31" w:rsidP="000F14A0">
            <w:pPr>
              <w:pStyle w:val="TAC"/>
              <w:rPr>
                <w:lang w:val="en-US"/>
              </w:rPr>
            </w:pPr>
            <w:r>
              <w:rPr>
                <w:lang w:val="en-US"/>
              </w:rPr>
              <w:t xml:space="preserve">Follow PMI with Rel-15 Type-I codebook </w:t>
            </w:r>
          </w:p>
        </w:tc>
      </w:tr>
      <w:tr w:rsidR="00913A31" w14:paraId="72E7472C" w14:textId="77777777" w:rsidTr="00B045A7">
        <w:tc>
          <w:tcPr>
            <w:tcW w:w="2551" w:type="dxa"/>
          </w:tcPr>
          <w:p w14:paraId="4A6A4AC8" w14:textId="7AFC9A99" w:rsidR="00913A31" w:rsidRDefault="00913A31" w:rsidP="000F14A0">
            <w:pPr>
              <w:pStyle w:val="TAC"/>
              <w:rPr>
                <w:lang w:val="en-US"/>
              </w:rPr>
            </w:pPr>
            <w:r>
              <w:rPr>
                <w:lang w:val="en-US"/>
              </w:rPr>
              <w:t>PDSCH DMRS configuration</w:t>
            </w:r>
          </w:p>
        </w:tc>
        <w:tc>
          <w:tcPr>
            <w:tcW w:w="5670" w:type="dxa"/>
          </w:tcPr>
          <w:p w14:paraId="6A71101F" w14:textId="77777777" w:rsidR="00913A31" w:rsidRDefault="00780995" w:rsidP="000F14A0">
            <w:pPr>
              <w:pStyle w:val="TAC"/>
              <w:rPr>
                <w:lang w:val="en-US"/>
              </w:rPr>
            </w:pPr>
            <w:r>
              <w:rPr>
                <w:lang w:val="en-US"/>
              </w:rPr>
              <w:t xml:space="preserve">Type 1, </w:t>
            </w:r>
            <w:r w:rsidR="00913A31">
              <w:rPr>
                <w:lang w:val="en-US"/>
              </w:rPr>
              <w:t>1+1</w:t>
            </w:r>
          </w:p>
          <w:p w14:paraId="7DF647EF" w14:textId="77777777" w:rsidR="00780995" w:rsidRDefault="00780995" w:rsidP="000F14A0">
            <w:pPr>
              <w:pStyle w:val="TAC"/>
              <w:rPr>
                <w:lang w:val="en-US"/>
              </w:rPr>
            </w:pPr>
            <w:r>
              <w:rPr>
                <w:lang w:val="en-US"/>
              </w:rPr>
              <w:t>Single symbol for 4 layers</w:t>
            </w:r>
          </w:p>
          <w:p w14:paraId="6AC3C19B" w14:textId="474E8B4C" w:rsidR="00780995" w:rsidRDefault="00780995" w:rsidP="000F14A0">
            <w:pPr>
              <w:pStyle w:val="TAC"/>
              <w:rPr>
                <w:lang w:val="en-US"/>
              </w:rPr>
            </w:pPr>
            <w:r>
              <w:rPr>
                <w:lang w:val="en-US"/>
              </w:rPr>
              <w:t>Double symbol for 6 layers</w:t>
            </w:r>
          </w:p>
        </w:tc>
      </w:tr>
      <w:tr w:rsidR="00340DEA" w14:paraId="482B8130" w14:textId="77777777" w:rsidTr="00B045A7">
        <w:tc>
          <w:tcPr>
            <w:tcW w:w="2551" w:type="dxa"/>
          </w:tcPr>
          <w:p w14:paraId="481D602D" w14:textId="315FA7D7" w:rsidR="00340DEA" w:rsidRDefault="00340DEA" w:rsidP="000F14A0">
            <w:pPr>
              <w:pStyle w:val="TAC"/>
              <w:rPr>
                <w:lang w:val="en-US"/>
              </w:rPr>
            </w:pPr>
            <w:r>
              <w:rPr>
                <w:lang w:val="en-US"/>
              </w:rPr>
              <w:t>Receiver type</w:t>
            </w:r>
          </w:p>
        </w:tc>
        <w:tc>
          <w:tcPr>
            <w:tcW w:w="5670" w:type="dxa"/>
          </w:tcPr>
          <w:p w14:paraId="29FF74AB" w14:textId="2B3C4207" w:rsidR="00340DEA" w:rsidRDefault="00340DEA" w:rsidP="000F14A0">
            <w:pPr>
              <w:pStyle w:val="TAC"/>
              <w:rPr>
                <w:lang w:val="en-US"/>
              </w:rPr>
            </w:pPr>
            <w:r>
              <w:rPr>
                <w:lang w:val="en-US"/>
              </w:rPr>
              <w:t>MMSE-IRC</w:t>
            </w:r>
          </w:p>
        </w:tc>
      </w:tr>
    </w:tbl>
    <w:p w14:paraId="01221546" w14:textId="77777777" w:rsidR="00A00184" w:rsidRDefault="00A00184" w:rsidP="00682BB1">
      <w:pPr>
        <w:rPr>
          <w:sz w:val="21"/>
          <w:szCs w:val="21"/>
        </w:rPr>
      </w:pPr>
    </w:p>
    <w:p w14:paraId="5BDE700D" w14:textId="77777777" w:rsidR="00BC597A" w:rsidRDefault="00BC597A" w:rsidP="00682BB1">
      <w:pPr>
        <w:rPr>
          <w:sz w:val="21"/>
          <w:szCs w:val="21"/>
        </w:rPr>
      </w:pPr>
    </w:p>
    <w:p w14:paraId="642B7698" w14:textId="03A07DB6" w:rsidR="001A1EC8" w:rsidRDefault="007A00C9" w:rsidP="00682BB1">
      <w:pPr>
        <w:rPr>
          <w:sz w:val="21"/>
          <w:szCs w:val="21"/>
        </w:rPr>
      </w:pPr>
      <w:r>
        <w:rPr>
          <w:noProof/>
          <w:sz w:val="21"/>
          <w:szCs w:val="21"/>
        </w:rPr>
        <w:drawing>
          <wp:inline distT="0" distB="0" distL="0" distR="0" wp14:anchorId="3F034F56" wp14:editId="65271685">
            <wp:extent cx="6120000" cy="2863533"/>
            <wp:effectExtent l="0" t="0" r="1905" b="0"/>
            <wp:docPr id="1136394297" name="Picture 113639429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000" cy="2863533"/>
                    </a:xfrm>
                    <a:prstGeom prst="rect">
                      <a:avLst/>
                    </a:prstGeom>
                  </pic:spPr>
                </pic:pic>
              </a:graphicData>
            </a:graphic>
          </wp:inline>
        </w:drawing>
      </w:r>
    </w:p>
    <w:p w14:paraId="6EF50C3A" w14:textId="149F580C" w:rsidR="00842891" w:rsidRDefault="00842891" w:rsidP="002D7D25">
      <w:pPr>
        <w:jc w:val="center"/>
        <w:rPr>
          <w:sz w:val="21"/>
          <w:szCs w:val="2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A2977" w14:paraId="3633B169" w14:textId="77777777" w:rsidTr="00951344">
        <w:tc>
          <w:tcPr>
            <w:tcW w:w="4815" w:type="dxa"/>
          </w:tcPr>
          <w:p w14:paraId="15D7C036" w14:textId="1FE6F1EB" w:rsidR="008A2977" w:rsidRPr="00011868" w:rsidRDefault="008A2977" w:rsidP="00951344">
            <w:pPr>
              <w:pStyle w:val="TAC"/>
            </w:pPr>
            <w:r>
              <w:rPr>
                <w:lang w:val="en-US"/>
              </w:rPr>
              <w:t xml:space="preserve">(a) </w:t>
            </w:r>
            <w:r w:rsidR="00842891">
              <w:rPr>
                <w:lang w:val="en-US"/>
              </w:rPr>
              <w:t>A</w:t>
            </w:r>
            <w:r>
              <w:rPr>
                <w:lang w:val="en-US"/>
              </w:rPr>
              <w:t>bsolute throughput</w:t>
            </w:r>
          </w:p>
        </w:tc>
        <w:tc>
          <w:tcPr>
            <w:tcW w:w="4816" w:type="dxa"/>
          </w:tcPr>
          <w:p w14:paraId="10F58673" w14:textId="12BF8D26" w:rsidR="008A2977" w:rsidRPr="00011868" w:rsidRDefault="008A2977" w:rsidP="00951344">
            <w:pPr>
              <w:pStyle w:val="TAC"/>
            </w:pPr>
            <w:r>
              <w:rPr>
                <w:lang w:val="en-US"/>
              </w:rPr>
              <w:t xml:space="preserve">(b) </w:t>
            </w:r>
            <w:r w:rsidR="00842891">
              <w:rPr>
                <w:lang w:val="en-US"/>
              </w:rPr>
              <w:t>Relative</w:t>
            </w:r>
            <w:r>
              <w:rPr>
                <w:lang w:val="en-US"/>
              </w:rPr>
              <w:t xml:space="preserve"> throughput</w:t>
            </w:r>
          </w:p>
        </w:tc>
      </w:tr>
    </w:tbl>
    <w:p w14:paraId="1A37FD0F" w14:textId="67E86A8F" w:rsidR="00E30B33" w:rsidRPr="001B54EB" w:rsidRDefault="008A2977" w:rsidP="002D7D25">
      <w:pPr>
        <w:pStyle w:val="Caption"/>
        <w:jc w:val="center"/>
        <w:rPr>
          <w:sz w:val="22"/>
          <w:szCs w:val="22"/>
        </w:rPr>
      </w:pPr>
      <w:bookmarkStart w:id="5" w:name="_Ref166162284"/>
      <w:r w:rsidRPr="001B54EB">
        <w:rPr>
          <w:sz w:val="20"/>
          <w:szCs w:val="20"/>
        </w:rPr>
        <w:t xml:space="preserve">Figure </w:t>
      </w:r>
      <w:bookmarkEnd w:id="5"/>
      <w:r w:rsidR="00891DC8" w:rsidRPr="001B54EB">
        <w:rPr>
          <w:rFonts w:eastAsiaTheme="minorEastAsia" w:hint="eastAsia"/>
          <w:sz w:val="20"/>
          <w:szCs w:val="20"/>
        </w:rPr>
        <w:t>3</w:t>
      </w:r>
      <w:r w:rsidR="00A74B96" w:rsidRPr="001B54EB">
        <w:rPr>
          <w:sz w:val="20"/>
          <w:szCs w:val="20"/>
        </w:rPr>
        <w:tab/>
        <w:t xml:space="preserve">PDSCH </w:t>
      </w:r>
      <w:r w:rsidR="006C21C7" w:rsidRPr="001B54EB">
        <w:rPr>
          <w:sz w:val="20"/>
          <w:szCs w:val="20"/>
        </w:rPr>
        <w:t>fixed MCS/rank link-</w:t>
      </w:r>
      <w:r w:rsidR="00A74B96" w:rsidRPr="001B54EB">
        <w:rPr>
          <w:sz w:val="20"/>
          <w:szCs w:val="20"/>
        </w:rPr>
        <w:t>simulation results with low correlation</w:t>
      </w:r>
      <w:r w:rsidR="00B96D64" w:rsidRPr="001B54EB">
        <w:rPr>
          <w:sz w:val="20"/>
          <w:szCs w:val="20"/>
        </w:rPr>
        <w:t>.</w:t>
      </w:r>
    </w:p>
    <w:p w14:paraId="06D3E9C4" w14:textId="77777777" w:rsidR="00E30B33" w:rsidRPr="00E30B33" w:rsidRDefault="00E30B33" w:rsidP="00E30B33"/>
    <w:p w14:paraId="088CF3E7" w14:textId="2D038C62" w:rsidR="00842891" w:rsidRDefault="00BC597A" w:rsidP="002D7D25">
      <w:pPr>
        <w:jc w:val="center"/>
      </w:pPr>
      <w:r>
        <w:rPr>
          <w:noProof/>
        </w:rPr>
        <w:lastRenderedPageBreak/>
        <w:drawing>
          <wp:inline distT="0" distB="0" distL="0" distR="0" wp14:anchorId="7C2D44C5" wp14:editId="14F06388">
            <wp:extent cx="6120000" cy="2882576"/>
            <wp:effectExtent l="0" t="0" r="1905" b="635"/>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000" cy="2882576"/>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42891" w:rsidRPr="002F612D" w14:paraId="1BAA0F3A" w14:textId="77777777" w:rsidTr="00B66DB9">
        <w:tc>
          <w:tcPr>
            <w:tcW w:w="4815" w:type="dxa"/>
          </w:tcPr>
          <w:p w14:paraId="4C56003C" w14:textId="77777777" w:rsidR="00842891" w:rsidRPr="002F612D" w:rsidRDefault="00842891" w:rsidP="00B66DB9">
            <w:pPr>
              <w:pStyle w:val="TAC"/>
              <w:rPr>
                <w:lang w:val="en-US"/>
              </w:rPr>
            </w:pPr>
            <w:r>
              <w:rPr>
                <w:lang w:val="en-US"/>
              </w:rPr>
              <w:t>(a) Absolute throughput</w:t>
            </w:r>
          </w:p>
        </w:tc>
        <w:tc>
          <w:tcPr>
            <w:tcW w:w="4816" w:type="dxa"/>
          </w:tcPr>
          <w:p w14:paraId="1A53CB46" w14:textId="77777777" w:rsidR="00842891" w:rsidRPr="002F612D" w:rsidRDefault="00842891" w:rsidP="00B66DB9">
            <w:pPr>
              <w:pStyle w:val="TAC"/>
              <w:rPr>
                <w:lang w:val="en-US"/>
              </w:rPr>
            </w:pPr>
            <w:r>
              <w:rPr>
                <w:lang w:val="en-US"/>
              </w:rPr>
              <w:t>(b) Relative throughput</w:t>
            </w:r>
          </w:p>
        </w:tc>
      </w:tr>
    </w:tbl>
    <w:p w14:paraId="3BF65F99" w14:textId="5A4CF09A" w:rsidR="000C06BA" w:rsidRPr="001B54EB" w:rsidRDefault="000C06BA" w:rsidP="002D7D25">
      <w:pPr>
        <w:pStyle w:val="Caption"/>
        <w:jc w:val="center"/>
        <w:rPr>
          <w:sz w:val="20"/>
          <w:szCs w:val="20"/>
        </w:rPr>
      </w:pPr>
      <w:bookmarkStart w:id="6" w:name="_Ref166162286"/>
      <w:r w:rsidRPr="001B54EB">
        <w:rPr>
          <w:sz w:val="20"/>
          <w:szCs w:val="20"/>
        </w:rPr>
        <w:t xml:space="preserve">Figure </w:t>
      </w:r>
      <w:bookmarkEnd w:id="6"/>
      <w:r w:rsidR="00891DC8" w:rsidRPr="001B54EB">
        <w:rPr>
          <w:rFonts w:eastAsiaTheme="minorEastAsia" w:hint="eastAsia"/>
          <w:sz w:val="20"/>
          <w:szCs w:val="20"/>
        </w:rPr>
        <w:t>4</w:t>
      </w:r>
      <w:r w:rsidRPr="001B54EB">
        <w:rPr>
          <w:sz w:val="20"/>
          <w:szCs w:val="20"/>
        </w:rPr>
        <w:tab/>
        <w:t xml:space="preserve">PDSCH </w:t>
      </w:r>
      <w:r w:rsidR="006C21C7" w:rsidRPr="001B54EB">
        <w:rPr>
          <w:sz w:val="20"/>
          <w:szCs w:val="20"/>
        </w:rPr>
        <w:t>fixed MCS/rank link-</w:t>
      </w:r>
      <w:r w:rsidRPr="001B54EB">
        <w:rPr>
          <w:sz w:val="20"/>
          <w:szCs w:val="20"/>
        </w:rPr>
        <w:t>simulation results with medium correlation</w:t>
      </w:r>
      <w:r w:rsidR="00B96D64" w:rsidRPr="001B54EB">
        <w:rPr>
          <w:sz w:val="20"/>
          <w:szCs w:val="20"/>
        </w:rPr>
        <w:t>.</w:t>
      </w:r>
    </w:p>
    <w:p w14:paraId="2E78C06A" w14:textId="77777777" w:rsidR="00E30B33" w:rsidRPr="00E30B33" w:rsidRDefault="00E30B33" w:rsidP="00E30B33"/>
    <w:p w14:paraId="278F53CD" w14:textId="77777777" w:rsidR="000C06BA" w:rsidRDefault="000C06BA" w:rsidP="000C06BA"/>
    <w:p w14:paraId="17A9D5EE" w14:textId="46389930" w:rsidR="0014503F" w:rsidRPr="00E05E8B" w:rsidRDefault="0014503F" w:rsidP="00FB66D2">
      <w:pPr>
        <w:spacing w:after="120"/>
        <w:rPr>
          <w:sz w:val="20"/>
          <w:szCs w:val="20"/>
        </w:rPr>
      </w:pPr>
      <w:r w:rsidRPr="00E05E8B">
        <w:rPr>
          <w:sz w:val="20"/>
          <w:szCs w:val="20"/>
        </w:rPr>
        <w:t xml:space="preserve">With the low antenna correlation condition, as </w:t>
      </w:r>
      <w:r w:rsidR="00DE37F8" w:rsidRPr="00E05E8B">
        <w:rPr>
          <w:sz w:val="20"/>
          <w:szCs w:val="20"/>
        </w:rPr>
        <w:t>illustrated</w:t>
      </w:r>
      <w:r w:rsidRPr="00E05E8B">
        <w:rPr>
          <w:sz w:val="20"/>
          <w:szCs w:val="20"/>
        </w:rPr>
        <w:t xml:space="preserve"> in </w:t>
      </w:r>
      <w:r w:rsidRPr="00E05E8B">
        <w:rPr>
          <w:sz w:val="20"/>
          <w:szCs w:val="20"/>
        </w:rPr>
        <w:fldChar w:fldCharType="begin"/>
      </w:r>
      <w:r w:rsidRPr="00E05E8B">
        <w:rPr>
          <w:sz w:val="20"/>
          <w:szCs w:val="20"/>
        </w:rPr>
        <w:instrText xml:space="preserve"> REF _Ref166162284 \h </w:instrText>
      </w:r>
      <w:r w:rsidR="00DB743B" w:rsidRPr="00E05E8B">
        <w:rPr>
          <w:sz w:val="20"/>
          <w:szCs w:val="20"/>
        </w:rPr>
        <w:instrText xml:space="preserve"> \* MERGEFORMAT </w:instrText>
      </w:r>
      <w:r w:rsidRPr="00E05E8B">
        <w:rPr>
          <w:sz w:val="20"/>
          <w:szCs w:val="20"/>
        </w:rPr>
      </w:r>
      <w:r w:rsidRPr="00E05E8B">
        <w:rPr>
          <w:sz w:val="20"/>
          <w:szCs w:val="20"/>
        </w:rPr>
        <w:fldChar w:fldCharType="separate"/>
      </w:r>
      <w:r w:rsidR="00385118" w:rsidRPr="001B54EB">
        <w:rPr>
          <w:sz w:val="20"/>
          <w:szCs w:val="20"/>
        </w:rPr>
        <w:t xml:space="preserve">Figure </w:t>
      </w:r>
      <w:r w:rsidRPr="00E05E8B">
        <w:rPr>
          <w:sz w:val="20"/>
          <w:szCs w:val="20"/>
        </w:rPr>
        <w:fldChar w:fldCharType="end"/>
      </w:r>
      <w:r w:rsidRPr="00E05E8B">
        <w:rPr>
          <w:sz w:val="20"/>
          <w:szCs w:val="20"/>
        </w:rPr>
        <w:t xml:space="preserve">, </w:t>
      </w:r>
      <w:r w:rsidR="004863D0" w:rsidRPr="00E05E8B">
        <w:rPr>
          <w:sz w:val="20"/>
          <w:szCs w:val="20"/>
        </w:rPr>
        <w:t xml:space="preserve">the </w:t>
      </w:r>
      <w:r w:rsidR="006D18C4" w:rsidRPr="00E05E8B">
        <w:rPr>
          <w:rFonts w:eastAsiaTheme="minorEastAsia" w:hint="eastAsia"/>
          <w:sz w:val="20"/>
          <w:szCs w:val="20"/>
        </w:rPr>
        <w:t xml:space="preserve">performance with </w:t>
      </w:r>
      <w:r w:rsidR="004863D0" w:rsidRPr="00E05E8B">
        <w:rPr>
          <w:sz w:val="20"/>
          <w:szCs w:val="20"/>
        </w:rPr>
        <w:t>6 layers achieve</w:t>
      </w:r>
      <w:r w:rsidR="006E1EEF" w:rsidRPr="00E05E8B">
        <w:rPr>
          <w:sz w:val="20"/>
          <w:szCs w:val="20"/>
        </w:rPr>
        <w:t>s</w:t>
      </w:r>
      <w:r w:rsidR="004863D0" w:rsidRPr="00E05E8B">
        <w:rPr>
          <w:sz w:val="20"/>
          <w:szCs w:val="20"/>
        </w:rPr>
        <w:t xml:space="preserve"> higher throughput compared </w:t>
      </w:r>
      <w:r w:rsidR="00DE1AE0" w:rsidRPr="00E05E8B">
        <w:rPr>
          <w:sz w:val="20"/>
          <w:szCs w:val="20"/>
        </w:rPr>
        <w:t xml:space="preserve">to </w:t>
      </w:r>
      <w:r w:rsidR="004863D0" w:rsidRPr="00E05E8B">
        <w:rPr>
          <w:sz w:val="20"/>
          <w:szCs w:val="20"/>
        </w:rPr>
        <w:t>4 layers for QPSK</w:t>
      </w:r>
      <w:r w:rsidR="00F769C0" w:rsidRPr="00E05E8B">
        <w:rPr>
          <w:rFonts w:eastAsiaTheme="minorEastAsia" w:hint="eastAsia"/>
          <w:sz w:val="20"/>
          <w:szCs w:val="20"/>
        </w:rPr>
        <w:t xml:space="preserve">, </w:t>
      </w:r>
      <w:r w:rsidR="004863D0" w:rsidRPr="00E05E8B">
        <w:rPr>
          <w:sz w:val="20"/>
          <w:szCs w:val="20"/>
        </w:rPr>
        <w:t>16QAM</w:t>
      </w:r>
      <w:r w:rsidR="006E1EEF" w:rsidRPr="00E05E8B">
        <w:rPr>
          <w:sz w:val="20"/>
          <w:szCs w:val="20"/>
        </w:rPr>
        <w:t>,</w:t>
      </w:r>
      <w:r w:rsidR="00F769C0" w:rsidRPr="00E05E8B">
        <w:rPr>
          <w:rFonts w:eastAsiaTheme="minorEastAsia" w:hint="eastAsia"/>
          <w:sz w:val="20"/>
          <w:szCs w:val="20"/>
        </w:rPr>
        <w:t xml:space="preserve"> and 64QAM</w:t>
      </w:r>
      <w:r w:rsidR="00DE1AE0" w:rsidRPr="00E05E8B">
        <w:rPr>
          <w:rFonts w:eastAsiaTheme="minorEastAsia"/>
          <w:sz w:val="20"/>
          <w:szCs w:val="20"/>
        </w:rPr>
        <w:t xml:space="preserve"> MCS</w:t>
      </w:r>
      <w:r w:rsidR="004863D0" w:rsidRPr="00E05E8B">
        <w:rPr>
          <w:sz w:val="20"/>
          <w:szCs w:val="20"/>
        </w:rPr>
        <w:t xml:space="preserve">. </w:t>
      </w:r>
      <w:r w:rsidR="00C463F7" w:rsidRPr="00E05E8B">
        <w:rPr>
          <w:rFonts w:eastAsiaTheme="minorEastAsia"/>
          <w:sz w:val="20"/>
          <w:szCs w:val="20"/>
        </w:rPr>
        <w:t xml:space="preserve">This demonstrates a </w:t>
      </w:r>
      <w:r w:rsidR="009F7000" w:rsidRPr="00E05E8B">
        <w:rPr>
          <w:rFonts w:eastAsiaTheme="minorEastAsia" w:hint="eastAsia"/>
          <w:sz w:val="20"/>
          <w:szCs w:val="20"/>
        </w:rPr>
        <w:t xml:space="preserve">performance gain observed </w:t>
      </w:r>
      <w:r w:rsidR="00C463F7" w:rsidRPr="00E05E8B">
        <w:rPr>
          <w:rFonts w:eastAsiaTheme="minorEastAsia"/>
          <w:sz w:val="20"/>
          <w:szCs w:val="20"/>
        </w:rPr>
        <w:t>in the given scenario</w:t>
      </w:r>
      <w:r w:rsidR="006E7666" w:rsidRPr="00E05E8B">
        <w:rPr>
          <w:rFonts w:eastAsiaTheme="minorEastAsia" w:hint="eastAsia"/>
          <w:sz w:val="20"/>
          <w:szCs w:val="20"/>
        </w:rPr>
        <w:t>.</w:t>
      </w:r>
      <w:r w:rsidR="004863D0" w:rsidRPr="00E05E8B">
        <w:rPr>
          <w:rFonts w:eastAsiaTheme="minorEastAsia"/>
          <w:sz w:val="20"/>
          <w:szCs w:val="20"/>
        </w:rPr>
        <w:t xml:space="preserve"> </w:t>
      </w:r>
    </w:p>
    <w:p w14:paraId="0F381827" w14:textId="77777777" w:rsidR="005844C4" w:rsidRPr="00E05E8B" w:rsidRDefault="005844C4" w:rsidP="000C06BA">
      <w:pPr>
        <w:rPr>
          <w:sz w:val="20"/>
          <w:szCs w:val="20"/>
        </w:rPr>
      </w:pPr>
    </w:p>
    <w:p w14:paraId="7757F653" w14:textId="77777777" w:rsidR="005844C4" w:rsidRPr="00E05E8B" w:rsidRDefault="005844C4" w:rsidP="000C06BA">
      <w:pPr>
        <w:rPr>
          <w:sz w:val="20"/>
          <w:szCs w:val="20"/>
        </w:rPr>
      </w:pPr>
    </w:p>
    <w:p w14:paraId="5D7DE867" w14:textId="1EB8410D" w:rsidR="007054B3" w:rsidRPr="00E05E8B" w:rsidRDefault="00614602" w:rsidP="009D7F2D">
      <w:pPr>
        <w:pStyle w:val="Observation"/>
        <w:numPr>
          <w:ilvl w:val="0"/>
          <w:numId w:val="4"/>
        </w:numPr>
        <w:tabs>
          <w:tab w:val="clear" w:pos="1304"/>
        </w:tabs>
        <w:ind w:left="1701" w:hanging="1701"/>
        <w:rPr>
          <w:b w:val="0"/>
          <w:bCs w:val="0"/>
          <w:szCs w:val="20"/>
        </w:rPr>
      </w:pPr>
      <w:bookmarkStart w:id="7" w:name="_Toc189840843"/>
      <w:r w:rsidRPr="00E05E8B">
        <w:rPr>
          <w:b w:val="0"/>
          <w:bCs w:val="0"/>
        </w:rPr>
        <w:t xml:space="preserve">With </w:t>
      </w:r>
      <w:r w:rsidR="004863D0" w:rsidRPr="00E05E8B">
        <w:rPr>
          <w:b w:val="0"/>
          <w:bCs w:val="0"/>
        </w:rPr>
        <w:t>the TDLA30-10 low antenna correlation condition, the performance gain with 6 layers over 4 layers for QPSK</w:t>
      </w:r>
      <w:r w:rsidR="00396AAA" w:rsidRPr="00E05E8B">
        <w:rPr>
          <w:rFonts w:eastAsiaTheme="minorEastAsia" w:hint="eastAsia"/>
          <w:b w:val="0"/>
          <w:bCs w:val="0"/>
          <w:lang w:eastAsia="zh-CN"/>
        </w:rPr>
        <w:t xml:space="preserve">, </w:t>
      </w:r>
      <w:r w:rsidR="004863D0" w:rsidRPr="00E05E8B">
        <w:rPr>
          <w:b w:val="0"/>
          <w:bCs w:val="0"/>
        </w:rPr>
        <w:t>16QAM</w:t>
      </w:r>
      <w:r w:rsidR="004863D0" w:rsidRPr="00E05E8B">
        <w:rPr>
          <w:rFonts w:eastAsiaTheme="minorEastAsia"/>
          <w:b w:val="0"/>
          <w:lang w:eastAsia="zh-CN"/>
        </w:rPr>
        <w:t xml:space="preserve"> </w:t>
      </w:r>
      <w:r w:rsidR="00396AAA" w:rsidRPr="00E05E8B">
        <w:rPr>
          <w:rFonts w:eastAsiaTheme="minorEastAsia" w:hint="eastAsia"/>
          <w:b w:val="0"/>
          <w:bCs w:val="0"/>
          <w:lang w:eastAsia="zh-CN"/>
        </w:rPr>
        <w:t>and 64QAM</w:t>
      </w:r>
      <w:r w:rsidR="004863D0" w:rsidRPr="00E05E8B">
        <w:rPr>
          <w:b w:val="0"/>
          <w:bCs w:val="0"/>
        </w:rPr>
        <w:t xml:space="preserve"> is observed</w:t>
      </w:r>
      <w:r w:rsidRPr="00E05E8B">
        <w:rPr>
          <w:b w:val="0"/>
          <w:bCs w:val="0"/>
        </w:rPr>
        <w:t>.</w:t>
      </w:r>
      <w:bookmarkEnd w:id="7"/>
      <w:r w:rsidRPr="00E05E8B">
        <w:rPr>
          <w:b w:val="0"/>
          <w:bCs w:val="0"/>
        </w:rPr>
        <w:t xml:space="preserve"> </w:t>
      </w:r>
      <w:bookmarkStart w:id="8" w:name="_Toc166264650"/>
      <w:bookmarkStart w:id="9" w:name="_Toc166264720"/>
    </w:p>
    <w:bookmarkEnd w:id="8"/>
    <w:bookmarkEnd w:id="9"/>
    <w:p w14:paraId="5D6585D3" w14:textId="46074EF1" w:rsidR="00614602" w:rsidRPr="00E05E8B" w:rsidRDefault="00614602" w:rsidP="0014503F">
      <w:pPr>
        <w:pStyle w:val="Observation"/>
        <w:rPr>
          <w:rFonts w:ascii="Times New Roman" w:hAnsi="Times New Roman" w:cs="Times New Roman"/>
          <w:b w:val="0"/>
          <w:bCs w:val="0"/>
          <w:szCs w:val="20"/>
        </w:rPr>
      </w:pPr>
    </w:p>
    <w:p w14:paraId="11EE80EC" w14:textId="460E9786" w:rsidR="003D103D" w:rsidRPr="00E05E8B" w:rsidRDefault="00F34D6A" w:rsidP="009D7F2D">
      <w:pPr>
        <w:rPr>
          <w:rFonts w:eastAsiaTheme="minorEastAsia"/>
          <w:sz w:val="20"/>
          <w:szCs w:val="20"/>
        </w:rPr>
      </w:pPr>
      <w:r w:rsidRPr="00E05E8B">
        <w:rPr>
          <w:rFonts w:eastAsiaTheme="minorEastAsia"/>
          <w:sz w:val="20"/>
          <w:szCs w:val="20"/>
        </w:rPr>
        <w:t>Under medium antenna correlation conditions, the performance with 6 layers using QPSK can achieve higher throughput, demonstrating a performance gain.</w:t>
      </w:r>
      <w:r w:rsidRPr="00E05E8B">
        <w:rPr>
          <w:rFonts w:eastAsiaTheme="minorEastAsia" w:hint="eastAsia"/>
          <w:sz w:val="20"/>
          <w:szCs w:val="20"/>
        </w:rPr>
        <w:t xml:space="preserve"> </w:t>
      </w:r>
      <w:r w:rsidR="00CE7D3E">
        <w:rPr>
          <w:rFonts w:eastAsiaTheme="minorEastAsia"/>
          <w:sz w:val="20"/>
          <w:szCs w:val="20"/>
        </w:rPr>
        <w:t>However</w:t>
      </w:r>
      <w:r w:rsidR="00372FB0" w:rsidRPr="00E05E8B">
        <w:rPr>
          <w:rFonts w:eastAsiaTheme="minorEastAsia" w:hint="eastAsia"/>
          <w:sz w:val="20"/>
          <w:szCs w:val="20"/>
        </w:rPr>
        <w:t>, no obvious performance gain has been observed</w:t>
      </w:r>
      <w:r w:rsidR="00CE7D3E">
        <w:rPr>
          <w:rFonts w:eastAsiaTheme="minorEastAsia"/>
          <w:sz w:val="20"/>
          <w:szCs w:val="20"/>
        </w:rPr>
        <w:t xml:space="preserve"> for MCS13 and MCS17</w:t>
      </w:r>
      <w:r w:rsidR="00372FB0" w:rsidRPr="00E05E8B">
        <w:rPr>
          <w:rFonts w:eastAsiaTheme="minorEastAsia" w:hint="eastAsia"/>
          <w:sz w:val="20"/>
          <w:szCs w:val="20"/>
        </w:rPr>
        <w:t>.</w:t>
      </w:r>
    </w:p>
    <w:p w14:paraId="489F8199" w14:textId="77777777" w:rsidR="003D103D" w:rsidRPr="00E05E8B" w:rsidRDefault="003D103D" w:rsidP="0014503F">
      <w:pPr>
        <w:pStyle w:val="Observation"/>
        <w:rPr>
          <w:rFonts w:ascii="Times New Roman" w:hAnsi="Times New Roman" w:cs="Times New Roman"/>
          <w:b w:val="0"/>
          <w:bCs w:val="0"/>
          <w:szCs w:val="20"/>
          <w:lang w:eastAsia="zh-CN"/>
        </w:rPr>
      </w:pPr>
    </w:p>
    <w:p w14:paraId="17457585" w14:textId="6DA310C2" w:rsidR="00024197" w:rsidRPr="00E05E8B" w:rsidRDefault="00024197" w:rsidP="00024197">
      <w:pPr>
        <w:pStyle w:val="Observation"/>
        <w:numPr>
          <w:ilvl w:val="0"/>
          <w:numId w:val="4"/>
        </w:numPr>
        <w:tabs>
          <w:tab w:val="clear" w:pos="1304"/>
        </w:tabs>
        <w:ind w:left="1701" w:hanging="1701"/>
        <w:rPr>
          <w:b w:val="0"/>
          <w:bCs w:val="0"/>
          <w:szCs w:val="20"/>
        </w:rPr>
      </w:pPr>
      <w:bookmarkStart w:id="10" w:name="_Toc189840844"/>
      <w:r w:rsidRPr="00E05E8B">
        <w:rPr>
          <w:b w:val="0"/>
          <w:bCs w:val="0"/>
          <w:szCs w:val="20"/>
        </w:rPr>
        <w:t xml:space="preserve">With TDLA30-10 </w:t>
      </w:r>
      <w:r w:rsidR="006B4C8D" w:rsidRPr="00E05E8B">
        <w:rPr>
          <w:b w:val="0"/>
          <w:bCs w:val="0"/>
          <w:szCs w:val="20"/>
        </w:rPr>
        <w:t xml:space="preserve">medium </w:t>
      </w:r>
      <w:r w:rsidR="005F5524" w:rsidRPr="00E05E8B">
        <w:rPr>
          <w:rFonts w:eastAsiaTheme="minorEastAsia" w:hint="eastAsia"/>
          <w:b w:val="0"/>
          <w:bCs w:val="0"/>
          <w:szCs w:val="20"/>
          <w:lang w:eastAsia="zh-CN"/>
        </w:rPr>
        <w:t>correlation, the performance gain with 6 layers over 4 layers</w:t>
      </w:r>
      <w:r w:rsidR="00444BB6" w:rsidRPr="00E05E8B">
        <w:rPr>
          <w:rFonts w:eastAsiaTheme="minorEastAsia" w:hint="eastAsia"/>
          <w:b w:val="0"/>
          <w:bCs w:val="0"/>
          <w:szCs w:val="20"/>
          <w:lang w:eastAsia="zh-CN"/>
        </w:rPr>
        <w:t xml:space="preserve"> for low</w:t>
      </w:r>
      <w:r w:rsidR="00964CAC" w:rsidRPr="00E05E8B">
        <w:rPr>
          <w:rFonts w:eastAsiaTheme="minorEastAsia" w:hint="eastAsia"/>
          <w:b w:val="0"/>
          <w:bCs w:val="0"/>
          <w:szCs w:val="20"/>
          <w:lang w:eastAsia="zh-CN"/>
        </w:rPr>
        <w:t xml:space="preserve"> </w:t>
      </w:r>
      <w:r w:rsidR="00964CAC" w:rsidRPr="00E05E8B">
        <w:rPr>
          <w:rFonts w:eastAsiaTheme="minorEastAsia"/>
          <w:b w:val="0"/>
          <w:bCs w:val="0"/>
          <w:szCs w:val="20"/>
          <w:lang w:eastAsia="zh-CN"/>
        </w:rPr>
        <w:t>and medium</w:t>
      </w:r>
      <w:r w:rsidR="00444BB6" w:rsidRPr="00E05E8B">
        <w:rPr>
          <w:rFonts w:eastAsiaTheme="minorEastAsia" w:hint="eastAsia"/>
          <w:b w:val="0"/>
          <w:bCs w:val="0"/>
          <w:szCs w:val="20"/>
          <w:lang w:eastAsia="zh-CN"/>
        </w:rPr>
        <w:t xml:space="preserve"> MCS is observed</w:t>
      </w:r>
      <w:r w:rsidR="006B4C8D" w:rsidRPr="00E05E8B">
        <w:rPr>
          <w:b w:val="0"/>
          <w:bCs w:val="0"/>
          <w:szCs w:val="20"/>
        </w:rPr>
        <w:t>.</w:t>
      </w:r>
      <w:bookmarkEnd w:id="10"/>
    </w:p>
    <w:p w14:paraId="2DDB8DB0" w14:textId="77777777" w:rsidR="003D103D" w:rsidRPr="00E05E8B" w:rsidRDefault="003D103D" w:rsidP="00951344">
      <w:pPr>
        <w:rPr>
          <w:sz w:val="20"/>
          <w:szCs w:val="20"/>
        </w:rPr>
      </w:pPr>
    </w:p>
    <w:p w14:paraId="42B919FC" w14:textId="5790A48E" w:rsidR="002E3221" w:rsidRPr="00E05E8B" w:rsidRDefault="00E65E83" w:rsidP="002E3221">
      <w:pPr>
        <w:spacing w:after="120"/>
        <w:rPr>
          <w:sz w:val="20"/>
          <w:szCs w:val="20"/>
        </w:rPr>
      </w:pPr>
      <w:r w:rsidRPr="00E05E8B">
        <w:rPr>
          <w:sz w:val="20"/>
          <w:szCs w:val="20"/>
        </w:rPr>
        <w:t>T</w:t>
      </w:r>
      <w:r w:rsidR="009E27B9" w:rsidRPr="00E05E8B">
        <w:rPr>
          <w:sz w:val="20"/>
          <w:szCs w:val="20"/>
        </w:rPr>
        <w:t>he link simulation results</w:t>
      </w:r>
      <w:r w:rsidRPr="00E05E8B">
        <w:rPr>
          <w:sz w:val="20"/>
          <w:szCs w:val="20"/>
        </w:rPr>
        <w:t xml:space="preserve"> demonstrate</w:t>
      </w:r>
      <w:r w:rsidR="00C021DC" w:rsidRPr="00E05E8B">
        <w:rPr>
          <w:sz w:val="20"/>
          <w:szCs w:val="20"/>
        </w:rPr>
        <w:t xml:space="preserve"> a</w:t>
      </w:r>
      <w:r w:rsidR="002E3221" w:rsidRPr="00E05E8B">
        <w:rPr>
          <w:sz w:val="20"/>
          <w:szCs w:val="20"/>
        </w:rPr>
        <w:t xml:space="preserve"> performance gain</w:t>
      </w:r>
      <w:r w:rsidR="00C021DC" w:rsidRPr="00E05E8B">
        <w:rPr>
          <w:sz w:val="20"/>
          <w:szCs w:val="20"/>
        </w:rPr>
        <w:t xml:space="preserve"> with 6 layers</w:t>
      </w:r>
      <w:r w:rsidR="00DF0E4F" w:rsidRPr="00E05E8B">
        <w:rPr>
          <w:rFonts w:eastAsiaTheme="minorEastAsia" w:hint="eastAsia"/>
          <w:sz w:val="20"/>
          <w:szCs w:val="20"/>
        </w:rPr>
        <w:t xml:space="preserve"> for QPSK, 16QAM</w:t>
      </w:r>
      <w:r w:rsidR="00C021DC" w:rsidRPr="00E05E8B">
        <w:rPr>
          <w:rFonts w:eastAsiaTheme="minorEastAsia"/>
          <w:sz w:val="20"/>
          <w:szCs w:val="20"/>
        </w:rPr>
        <w:t>,</w:t>
      </w:r>
      <w:r w:rsidR="00DF0E4F" w:rsidRPr="00E05E8B">
        <w:rPr>
          <w:rFonts w:eastAsiaTheme="minorEastAsia" w:hint="eastAsia"/>
          <w:sz w:val="20"/>
          <w:szCs w:val="20"/>
        </w:rPr>
        <w:t xml:space="preserve"> and 64QAM</w:t>
      </w:r>
      <w:r w:rsidR="002E3221" w:rsidRPr="00E05E8B">
        <w:rPr>
          <w:sz w:val="20"/>
          <w:szCs w:val="20"/>
        </w:rPr>
        <w:t xml:space="preserve"> </w:t>
      </w:r>
      <w:r w:rsidR="00C021DC" w:rsidRPr="00E05E8B">
        <w:rPr>
          <w:sz w:val="20"/>
          <w:szCs w:val="20"/>
        </w:rPr>
        <w:t>under</w:t>
      </w:r>
      <w:r w:rsidR="002E3221" w:rsidRPr="00E05E8B">
        <w:rPr>
          <w:sz w:val="20"/>
          <w:szCs w:val="20"/>
        </w:rPr>
        <w:t xml:space="preserve"> lower antenna correlation conditions, </w:t>
      </w:r>
      <w:r w:rsidR="00C021DC" w:rsidRPr="00E05E8B">
        <w:rPr>
          <w:sz w:val="20"/>
          <w:szCs w:val="20"/>
        </w:rPr>
        <w:t>mak</w:t>
      </w:r>
      <w:r w:rsidR="00011CD9" w:rsidRPr="00E05E8B">
        <w:rPr>
          <w:sz w:val="20"/>
          <w:szCs w:val="20"/>
        </w:rPr>
        <w:t>ing it</w:t>
      </w:r>
      <w:r w:rsidR="002E3221" w:rsidRPr="00E05E8B">
        <w:rPr>
          <w:sz w:val="20"/>
          <w:szCs w:val="20"/>
        </w:rPr>
        <w:t xml:space="preserve"> applicable for FWA/CPE</w:t>
      </w:r>
      <w:r w:rsidR="00774823" w:rsidRPr="00E05E8B">
        <w:rPr>
          <w:sz w:val="20"/>
          <w:szCs w:val="20"/>
        </w:rPr>
        <w:t xml:space="preserve"> </w:t>
      </w:r>
      <w:r w:rsidR="002E3221" w:rsidRPr="00E05E8B">
        <w:rPr>
          <w:sz w:val="20"/>
          <w:szCs w:val="20"/>
        </w:rPr>
        <w:t xml:space="preserve">type devices. </w:t>
      </w:r>
    </w:p>
    <w:p w14:paraId="3579FB51" w14:textId="6E0E78D9" w:rsidR="00225F5D" w:rsidRPr="00E05E8B" w:rsidRDefault="00110166" w:rsidP="00FB66D2">
      <w:pPr>
        <w:spacing w:after="120"/>
        <w:rPr>
          <w:sz w:val="20"/>
          <w:szCs w:val="20"/>
        </w:rPr>
      </w:pPr>
      <w:r w:rsidRPr="00E05E8B">
        <w:rPr>
          <w:rFonts w:eastAsiaTheme="minorEastAsia" w:hint="eastAsia"/>
          <w:sz w:val="20"/>
          <w:szCs w:val="20"/>
        </w:rPr>
        <w:t xml:space="preserve">In the meantime, </w:t>
      </w:r>
      <w:r w:rsidR="00011CD9" w:rsidRPr="00E05E8B">
        <w:rPr>
          <w:rFonts w:eastAsiaTheme="minorEastAsia"/>
          <w:sz w:val="20"/>
          <w:szCs w:val="20"/>
        </w:rPr>
        <w:t xml:space="preserve">a performance improvement with 6 layers over 4 layers was </w:t>
      </w:r>
      <w:r w:rsidRPr="00E05E8B">
        <w:rPr>
          <w:rFonts w:eastAsiaTheme="minorEastAsia" w:hint="eastAsia"/>
          <w:sz w:val="20"/>
          <w:szCs w:val="20"/>
        </w:rPr>
        <w:t xml:space="preserve">also </w:t>
      </w:r>
      <w:r w:rsidR="0045568E" w:rsidRPr="00E05E8B">
        <w:rPr>
          <w:rFonts w:eastAsiaTheme="minorEastAsia" w:hint="eastAsia"/>
          <w:sz w:val="20"/>
          <w:szCs w:val="20"/>
        </w:rPr>
        <w:t xml:space="preserve">observed </w:t>
      </w:r>
      <w:r w:rsidRPr="00E05E8B">
        <w:rPr>
          <w:rFonts w:eastAsiaTheme="minorEastAsia" w:hint="eastAsia"/>
          <w:sz w:val="20"/>
          <w:szCs w:val="20"/>
        </w:rPr>
        <w:t>under</w:t>
      </w:r>
      <w:r w:rsidR="0039298E" w:rsidRPr="00E05E8B">
        <w:rPr>
          <w:rFonts w:eastAsiaTheme="minorEastAsia" w:hint="eastAsia"/>
          <w:sz w:val="20"/>
          <w:szCs w:val="20"/>
        </w:rPr>
        <w:t xml:space="preserve"> medium </w:t>
      </w:r>
      <w:r w:rsidR="00075EE1" w:rsidRPr="00E05E8B">
        <w:rPr>
          <w:rFonts w:eastAsiaTheme="minorEastAsia" w:hint="eastAsia"/>
          <w:sz w:val="20"/>
          <w:szCs w:val="20"/>
        </w:rPr>
        <w:t xml:space="preserve">antenna </w:t>
      </w:r>
      <w:r w:rsidR="0039298E" w:rsidRPr="00E05E8B">
        <w:rPr>
          <w:rFonts w:eastAsiaTheme="minorEastAsia" w:hint="eastAsia"/>
          <w:sz w:val="20"/>
          <w:szCs w:val="20"/>
        </w:rPr>
        <w:t>correlation</w:t>
      </w:r>
      <w:r w:rsidR="00075EE1" w:rsidRPr="00E05E8B">
        <w:rPr>
          <w:rFonts w:eastAsiaTheme="minorEastAsia" w:hint="eastAsia"/>
          <w:sz w:val="20"/>
          <w:szCs w:val="20"/>
        </w:rPr>
        <w:t xml:space="preserve"> </w:t>
      </w:r>
      <w:r w:rsidR="0045568E" w:rsidRPr="00E05E8B">
        <w:rPr>
          <w:rFonts w:eastAsiaTheme="minorEastAsia" w:hint="eastAsia"/>
          <w:sz w:val="20"/>
          <w:szCs w:val="20"/>
        </w:rPr>
        <w:t>for low</w:t>
      </w:r>
      <w:r w:rsidR="00936720" w:rsidRPr="00E05E8B">
        <w:rPr>
          <w:rFonts w:eastAsiaTheme="minorEastAsia"/>
          <w:sz w:val="20"/>
          <w:szCs w:val="20"/>
        </w:rPr>
        <w:t xml:space="preserve"> and medium</w:t>
      </w:r>
      <w:r w:rsidR="0045568E" w:rsidRPr="00E05E8B">
        <w:rPr>
          <w:rFonts w:eastAsiaTheme="minorEastAsia" w:hint="eastAsia"/>
          <w:sz w:val="20"/>
          <w:szCs w:val="20"/>
        </w:rPr>
        <w:t xml:space="preserve"> MCS</w:t>
      </w:r>
      <w:r w:rsidR="00ED5BD6" w:rsidRPr="00E05E8B">
        <w:rPr>
          <w:rFonts w:eastAsiaTheme="minorEastAsia"/>
          <w:sz w:val="20"/>
          <w:szCs w:val="20"/>
        </w:rPr>
        <w:t xml:space="preserve"> levels,</w:t>
      </w:r>
      <w:r w:rsidR="009E27B9" w:rsidRPr="00E05E8B">
        <w:rPr>
          <w:rFonts w:eastAsiaTheme="minorEastAsia"/>
          <w:sz w:val="20"/>
          <w:szCs w:val="20"/>
        </w:rPr>
        <w:t xml:space="preserve"> </w:t>
      </w:r>
      <w:r w:rsidR="00686C77" w:rsidRPr="00E05E8B">
        <w:rPr>
          <w:sz w:val="20"/>
          <w:szCs w:val="20"/>
        </w:rPr>
        <w:t>which could be</w:t>
      </w:r>
      <w:r w:rsidR="00794CAA">
        <w:rPr>
          <w:sz w:val="20"/>
          <w:szCs w:val="20"/>
        </w:rPr>
        <w:t>nefit</w:t>
      </w:r>
      <w:r w:rsidR="00686C77" w:rsidRPr="00E05E8B">
        <w:rPr>
          <w:sz w:val="20"/>
          <w:szCs w:val="20"/>
        </w:rPr>
        <w:t xml:space="preserve"> handheld devices. </w:t>
      </w:r>
    </w:p>
    <w:p w14:paraId="1AFBDFBF" w14:textId="77777777" w:rsidR="00451377" w:rsidRPr="00E05E8B" w:rsidRDefault="00451377" w:rsidP="00451377">
      <w:pPr>
        <w:rPr>
          <w:sz w:val="20"/>
          <w:szCs w:val="20"/>
        </w:rPr>
      </w:pPr>
    </w:p>
    <w:p w14:paraId="74C107E4" w14:textId="16A87F85" w:rsidR="00FC7407" w:rsidRPr="00E05E8B" w:rsidRDefault="005174B4" w:rsidP="00682BB1">
      <w:pPr>
        <w:rPr>
          <w:sz w:val="20"/>
          <w:szCs w:val="20"/>
        </w:rPr>
      </w:pPr>
      <w:r w:rsidRPr="00E05E8B">
        <w:rPr>
          <w:sz w:val="20"/>
          <w:szCs w:val="20"/>
        </w:rPr>
        <w:t xml:space="preserve">Another </w:t>
      </w:r>
      <w:r w:rsidR="00861807" w:rsidRPr="00E05E8B">
        <w:rPr>
          <w:sz w:val="20"/>
          <w:szCs w:val="20"/>
        </w:rPr>
        <w:t xml:space="preserve">factor </w:t>
      </w:r>
      <w:r w:rsidRPr="00E05E8B">
        <w:rPr>
          <w:sz w:val="20"/>
          <w:szCs w:val="20"/>
        </w:rPr>
        <w:t xml:space="preserve">is the likelihood of getting a rank 6 channel in </w:t>
      </w:r>
      <w:r w:rsidR="00FC7407" w:rsidRPr="00E05E8B">
        <w:rPr>
          <w:sz w:val="20"/>
          <w:szCs w:val="20"/>
        </w:rPr>
        <w:t xml:space="preserve">a practical deployment scenario. </w:t>
      </w:r>
      <w:r w:rsidR="005F2819" w:rsidRPr="00E05E8B">
        <w:rPr>
          <w:sz w:val="20"/>
          <w:szCs w:val="20"/>
        </w:rPr>
        <w:t>Rank di</w:t>
      </w:r>
      <w:r w:rsidR="00887E54" w:rsidRPr="00E05E8B">
        <w:rPr>
          <w:sz w:val="20"/>
          <w:szCs w:val="20"/>
        </w:rPr>
        <w:t xml:space="preserve">stributions depend on SINR distribution and propagation conditions. </w:t>
      </w:r>
      <w:r w:rsidR="00B1331F" w:rsidRPr="00E05E8B">
        <w:rPr>
          <w:sz w:val="20"/>
          <w:szCs w:val="20"/>
        </w:rPr>
        <w:t xml:space="preserve">For example, </w:t>
      </w:r>
      <w:r w:rsidR="004379ED" w:rsidRPr="00E05E8B">
        <w:rPr>
          <w:sz w:val="20"/>
          <w:szCs w:val="20"/>
        </w:rPr>
        <w:t>the likelihood of getting a higher rank is low in a deployment scenario with a larger ISD and rural or suburban areas</w:t>
      </w:r>
      <w:r w:rsidR="0070349A" w:rsidRPr="00E05E8B">
        <w:rPr>
          <w:sz w:val="20"/>
          <w:szCs w:val="20"/>
        </w:rPr>
        <w:t xml:space="preserve">. </w:t>
      </w:r>
      <w:r w:rsidR="00450788" w:rsidRPr="00E05E8B">
        <w:rPr>
          <w:sz w:val="20"/>
          <w:szCs w:val="20"/>
        </w:rPr>
        <w:t xml:space="preserve">With </w:t>
      </w:r>
      <w:r w:rsidR="00AF5EFB" w:rsidRPr="00E05E8B">
        <w:rPr>
          <w:sz w:val="20"/>
          <w:szCs w:val="20"/>
        </w:rPr>
        <w:t xml:space="preserve">a </w:t>
      </w:r>
      <w:r w:rsidR="00450788" w:rsidRPr="00E05E8B">
        <w:rPr>
          <w:sz w:val="20"/>
          <w:szCs w:val="20"/>
        </w:rPr>
        <w:t>relatively small ISD and dense urban area</w:t>
      </w:r>
      <w:r w:rsidR="00743C37" w:rsidRPr="00E05E8B">
        <w:rPr>
          <w:sz w:val="20"/>
          <w:szCs w:val="20"/>
        </w:rPr>
        <w:t>, the probability of getting a higher rank is probably high.</w:t>
      </w:r>
    </w:p>
    <w:p w14:paraId="307429AE" w14:textId="77777777" w:rsidR="005844C4" w:rsidRPr="00E05E8B" w:rsidRDefault="005844C4" w:rsidP="00682BB1">
      <w:pPr>
        <w:rPr>
          <w:sz w:val="20"/>
          <w:szCs w:val="20"/>
        </w:rPr>
      </w:pPr>
    </w:p>
    <w:p w14:paraId="492D50D4" w14:textId="6CBA4AAC" w:rsidR="00BF4E8D" w:rsidRDefault="00BF4E8D" w:rsidP="00FB66D2">
      <w:pPr>
        <w:spacing w:after="120"/>
        <w:rPr>
          <w:sz w:val="20"/>
          <w:szCs w:val="20"/>
        </w:rPr>
      </w:pPr>
      <w:r w:rsidRPr="00E05E8B">
        <w:rPr>
          <w:sz w:val="20"/>
          <w:szCs w:val="20"/>
        </w:rPr>
        <w:t>This WI considers both the handheld and FWA/CPE devices, and considering their differences in the form factor, the correlation concerning the real antenna arrangement in the device varies. From the analysis provided above, we could observe that, with low antenna correlation conditions, MIMO 6 layers could yield performance gain compared to 4 layers. Furthermore, support of 6 layers also depends on the likelihood of getting a rank 6 channel in the practical deployment scenarios with different ISD</w:t>
      </w:r>
      <w:r w:rsidR="00B1331F" w:rsidRPr="00E05E8B">
        <w:rPr>
          <w:sz w:val="20"/>
          <w:szCs w:val="20"/>
        </w:rPr>
        <w:t>s</w:t>
      </w:r>
      <w:r w:rsidRPr="00E05E8B">
        <w:rPr>
          <w:sz w:val="20"/>
          <w:szCs w:val="20"/>
        </w:rPr>
        <w:t>. Therefore, we made the following proposal.</w:t>
      </w:r>
    </w:p>
    <w:p w14:paraId="0E7443ED" w14:textId="73A04564" w:rsidR="00044876" w:rsidRPr="00E05E8B" w:rsidRDefault="00044876" w:rsidP="00044876">
      <w:pPr>
        <w:pStyle w:val="Proposal"/>
        <w:numPr>
          <w:ilvl w:val="0"/>
          <w:numId w:val="3"/>
        </w:numPr>
        <w:tabs>
          <w:tab w:val="clear" w:pos="1304"/>
        </w:tabs>
        <w:ind w:left="1701" w:hanging="1701"/>
        <w:rPr>
          <w:b w:val="0"/>
          <w:bCs w:val="0"/>
          <w:szCs w:val="20"/>
        </w:rPr>
      </w:pPr>
      <w:bookmarkStart w:id="11" w:name="_Toc189840846"/>
      <w:r w:rsidRPr="004A7F31">
        <w:t xml:space="preserve">The </w:t>
      </w:r>
      <w:r w:rsidR="00B3618F">
        <w:t xml:space="preserve">MIMO </w:t>
      </w:r>
      <w:r w:rsidR="004A7F31">
        <w:rPr>
          <w:rStyle w:val="normaltextrun"/>
          <w:color w:val="000000"/>
          <w:szCs w:val="20"/>
          <w:shd w:val="clear" w:color="auto" w:fill="FFFFFF"/>
        </w:rPr>
        <w:t>6-layer is feasible for handheld UE</w:t>
      </w:r>
      <w:r w:rsidR="00B3618F">
        <w:rPr>
          <w:rStyle w:val="normaltextrun"/>
          <w:color w:val="000000"/>
          <w:szCs w:val="20"/>
          <w:shd w:val="clear" w:color="auto" w:fill="FFFFFF"/>
        </w:rPr>
        <w:t xml:space="preserve"> and should be supported.</w:t>
      </w:r>
      <w:bookmarkEnd w:id="11"/>
    </w:p>
    <w:p w14:paraId="44DABEA2" w14:textId="77777777" w:rsidR="00515C7D" w:rsidRPr="00E05E8B" w:rsidRDefault="00515C7D" w:rsidP="00FB66D2">
      <w:pPr>
        <w:spacing w:after="120"/>
        <w:rPr>
          <w:sz w:val="20"/>
          <w:szCs w:val="20"/>
        </w:rPr>
      </w:pPr>
    </w:p>
    <w:p w14:paraId="0A836EE6" w14:textId="77777777" w:rsidR="00BF4E8D" w:rsidRDefault="00BF4E8D" w:rsidP="00682BB1">
      <w:pPr>
        <w:rPr>
          <w:sz w:val="21"/>
          <w:szCs w:val="21"/>
        </w:rPr>
      </w:pPr>
    </w:p>
    <w:p w14:paraId="524FE98F" w14:textId="77777777" w:rsidR="00682BB1" w:rsidRDefault="00682BB1" w:rsidP="00682BB1">
      <w:pPr>
        <w:rPr>
          <w:sz w:val="21"/>
          <w:szCs w:val="21"/>
        </w:rPr>
      </w:pPr>
    </w:p>
    <w:p w14:paraId="1A81279A" w14:textId="19D8BDEF" w:rsidR="0077443B" w:rsidRPr="00B3618F" w:rsidRDefault="005D6D06" w:rsidP="0077443B">
      <w:pPr>
        <w:pStyle w:val="Proposal"/>
        <w:numPr>
          <w:ilvl w:val="0"/>
          <w:numId w:val="3"/>
        </w:numPr>
        <w:tabs>
          <w:tab w:val="clear" w:pos="1304"/>
        </w:tabs>
        <w:ind w:left="1701" w:hanging="1701"/>
        <w:rPr>
          <w:szCs w:val="20"/>
        </w:rPr>
      </w:pPr>
      <w:bookmarkStart w:id="12" w:name="_Toc189840847"/>
      <w:r w:rsidRPr="00B3618F">
        <w:t>The s</w:t>
      </w:r>
      <w:r w:rsidR="0077443B" w:rsidRPr="00B3618F">
        <w:t xml:space="preserve">upport of MIMO </w:t>
      </w:r>
      <w:r w:rsidR="0077443B" w:rsidRPr="00B3618F">
        <w:rPr>
          <w:szCs w:val="20"/>
        </w:rPr>
        <w:t xml:space="preserve">6 layers </w:t>
      </w:r>
      <w:r w:rsidR="0069566C" w:rsidRPr="00B3618F">
        <w:rPr>
          <w:szCs w:val="20"/>
        </w:rPr>
        <w:t xml:space="preserve">could be considered </w:t>
      </w:r>
      <w:r w:rsidR="008034F4" w:rsidRPr="00B3618F">
        <w:rPr>
          <w:szCs w:val="20"/>
        </w:rPr>
        <w:t xml:space="preserve">an </w:t>
      </w:r>
      <w:r w:rsidR="0069566C" w:rsidRPr="00B3618F">
        <w:rPr>
          <w:szCs w:val="20"/>
        </w:rPr>
        <w:t>optional</w:t>
      </w:r>
      <w:r w:rsidR="008034F4" w:rsidRPr="00B3618F">
        <w:rPr>
          <w:szCs w:val="20"/>
        </w:rPr>
        <w:t xml:space="preserve"> feature</w:t>
      </w:r>
      <w:r w:rsidR="005A6821" w:rsidRPr="00B3618F">
        <w:rPr>
          <w:szCs w:val="20"/>
        </w:rPr>
        <w:t>.</w:t>
      </w:r>
      <w:bookmarkEnd w:id="12"/>
    </w:p>
    <w:p w14:paraId="68A3016E" w14:textId="77777777" w:rsidR="006C4456" w:rsidRPr="00E05E8B" w:rsidRDefault="006C4456" w:rsidP="006C4456">
      <w:pPr>
        <w:rPr>
          <w:sz w:val="20"/>
          <w:szCs w:val="20"/>
        </w:rPr>
      </w:pPr>
    </w:p>
    <w:p w14:paraId="507AC2D5" w14:textId="7AA93504" w:rsidR="006C4456" w:rsidRPr="00E05E8B" w:rsidRDefault="006C4456" w:rsidP="00FB66D2">
      <w:pPr>
        <w:spacing w:after="120"/>
        <w:rPr>
          <w:sz w:val="20"/>
          <w:szCs w:val="20"/>
        </w:rPr>
      </w:pPr>
      <w:r w:rsidRPr="00E05E8B">
        <w:rPr>
          <w:sz w:val="20"/>
          <w:szCs w:val="20"/>
        </w:rPr>
        <w:t xml:space="preserve">According to the current RRC </w:t>
      </w:r>
      <w:proofErr w:type="spellStart"/>
      <w:r w:rsidR="005D6D06" w:rsidRPr="00E05E8B">
        <w:rPr>
          <w:sz w:val="20"/>
          <w:szCs w:val="20"/>
        </w:rPr>
        <w:t>signalling</w:t>
      </w:r>
      <w:proofErr w:type="spellEnd"/>
      <w:r w:rsidRPr="00E05E8B">
        <w:rPr>
          <w:sz w:val="20"/>
          <w:szCs w:val="20"/>
        </w:rPr>
        <w:t xml:space="preserve">, the number of MIMO layers can be configured as 1, 2, 3, 4, 5, 6, 7, 8. However, the existing UE capability </w:t>
      </w:r>
      <w:proofErr w:type="spellStart"/>
      <w:r w:rsidR="005D6D06" w:rsidRPr="00E05E8B">
        <w:rPr>
          <w:sz w:val="20"/>
          <w:szCs w:val="20"/>
        </w:rPr>
        <w:t>signalling</w:t>
      </w:r>
      <w:proofErr w:type="spellEnd"/>
      <w:r w:rsidRPr="00E05E8B">
        <w:rPr>
          <w:sz w:val="20"/>
          <w:szCs w:val="20"/>
        </w:rPr>
        <w:t xml:space="preserve"> only allows a UE to report to 2, 4, and 8-layer DL MIMO </w:t>
      </w:r>
      <w:r w:rsidRPr="00E05E8B">
        <w:rPr>
          <w:sz w:val="20"/>
          <w:szCs w:val="20"/>
        </w:rPr>
        <w:fldChar w:fldCharType="begin"/>
      </w:r>
      <w:r w:rsidRPr="00E05E8B">
        <w:rPr>
          <w:sz w:val="20"/>
          <w:szCs w:val="20"/>
        </w:rPr>
        <w:instrText xml:space="preserve"> REF _Ref166050935 \r \h </w:instrText>
      </w:r>
      <w:r w:rsidR="00E05E8B">
        <w:rPr>
          <w:sz w:val="20"/>
          <w:szCs w:val="20"/>
        </w:rPr>
        <w:instrText xml:space="preserve"> \* MERGEFORMAT </w:instrText>
      </w:r>
      <w:r w:rsidRPr="00E05E8B">
        <w:rPr>
          <w:sz w:val="20"/>
          <w:szCs w:val="20"/>
        </w:rPr>
      </w:r>
      <w:r w:rsidRPr="00E05E8B">
        <w:rPr>
          <w:sz w:val="20"/>
          <w:szCs w:val="20"/>
        </w:rPr>
        <w:fldChar w:fldCharType="separate"/>
      </w:r>
      <w:r w:rsidR="00385118">
        <w:rPr>
          <w:sz w:val="20"/>
          <w:szCs w:val="20"/>
        </w:rPr>
        <w:t>[4]</w:t>
      </w:r>
      <w:r w:rsidRPr="00E05E8B">
        <w:rPr>
          <w:sz w:val="20"/>
          <w:szCs w:val="20"/>
        </w:rPr>
        <w:fldChar w:fldCharType="end"/>
      </w:r>
      <w:r w:rsidRPr="00E05E8B">
        <w:rPr>
          <w:sz w:val="20"/>
          <w:szCs w:val="20"/>
        </w:rPr>
        <w:t>. If agreed to be introduced, one potential solution would be to introduce/add a new candidate value, i.e. 6-layer.</w:t>
      </w:r>
    </w:p>
    <w:p w14:paraId="0164C75E" w14:textId="77777777" w:rsidR="00FF58B8" w:rsidRPr="00A20B99" w:rsidRDefault="00FF58B8" w:rsidP="009B5833">
      <w:pPr>
        <w:rPr>
          <w:sz w:val="21"/>
          <w:szCs w:val="21"/>
        </w:rPr>
      </w:pPr>
    </w:p>
    <w:p w14:paraId="285BE561" w14:textId="77777777" w:rsidR="004464F5" w:rsidRPr="00BE20D5" w:rsidRDefault="004464F5" w:rsidP="009B5833">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50C5BA8C" w14:textId="77777777" w:rsidR="00385118"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40840" w:history="1">
        <w:r w:rsidR="00385118" w:rsidRPr="00197734">
          <w:rPr>
            <w:rStyle w:val="Hyperlink"/>
            <w:noProof/>
          </w:rPr>
          <w:t>Observation 1</w:t>
        </w:r>
        <w:r w:rsidR="00385118">
          <w:rPr>
            <w:rFonts w:asciiTheme="minorHAnsi" w:eastAsiaTheme="minorEastAsia" w:hAnsiTheme="minorHAnsi"/>
            <w:b w:val="0"/>
            <w:noProof/>
            <w:kern w:val="2"/>
            <w:sz w:val="24"/>
            <w:szCs w:val="24"/>
            <w:lang w:val="en-SE"/>
            <w14:ligatures w14:val="standardContextual"/>
          </w:rPr>
          <w:tab/>
        </w:r>
        <w:r w:rsidR="00385118" w:rsidRPr="00197734">
          <w:rPr>
            <w:rStyle w:val="Hyperlink"/>
            <w:noProof/>
          </w:rPr>
          <w:t>Gain has been observed from PDSCH performance with rank 6 to rank 4 configured with UE correlation option 1 when SNR is within a higher range</w:t>
        </w:r>
      </w:hyperlink>
    </w:p>
    <w:p w14:paraId="4C926E31" w14:textId="77777777" w:rsidR="00385118" w:rsidRDefault="0038511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841" w:history="1">
        <w:r w:rsidRPr="00197734">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197734">
          <w:rPr>
            <w:rStyle w:val="Hyperlink"/>
            <w:noProof/>
          </w:rPr>
          <w:t>Gain has been observed from PDSCH performance with rank 6 to rank 4 configured with UE correlation option 2 when SNR is within a higher range</w:t>
        </w:r>
      </w:hyperlink>
    </w:p>
    <w:p w14:paraId="289A25C5" w14:textId="77777777" w:rsidR="00385118" w:rsidRDefault="0038511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842" w:history="1">
        <w:r w:rsidRPr="00197734">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197734">
          <w:rPr>
            <w:rStyle w:val="Hyperlink"/>
            <w:noProof/>
          </w:rPr>
          <w:t>Gain has been observed from PDSCH performance with rank 6 to rank 4 configured with UE correlation option 2 plus 32Tx when SNR is within a higher range.</w:t>
        </w:r>
      </w:hyperlink>
    </w:p>
    <w:p w14:paraId="3CA7B37C" w14:textId="77777777" w:rsidR="00385118" w:rsidRDefault="0038511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843" w:history="1">
        <w:r w:rsidRPr="00197734">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197734">
          <w:rPr>
            <w:rStyle w:val="Hyperlink"/>
            <w:noProof/>
          </w:rPr>
          <w:t>With the TDLA30-10 low antenna correlation condition, the performance gain with 6 layers over 4 layers for QPSK, 16QAM and 64QAM is observed.</w:t>
        </w:r>
      </w:hyperlink>
    </w:p>
    <w:p w14:paraId="089D6960" w14:textId="77777777" w:rsidR="00385118" w:rsidRDefault="0038511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844" w:history="1">
        <w:r w:rsidRPr="00197734">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197734">
          <w:rPr>
            <w:rStyle w:val="Hyperlink"/>
            <w:noProof/>
          </w:rPr>
          <w:t>With TDLA30-10 medium correlation, the performance gain with 6 layers over 4 layers for low and medium MCS is observed.</w:t>
        </w:r>
      </w:hyperlink>
    </w:p>
    <w:p w14:paraId="7EB7D29A" w14:textId="19E04CBD" w:rsidR="004D1E1D" w:rsidRPr="001C2D88" w:rsidRDefault="00FA1F4B" w:rsidP="00FA1F4B">
      <w:pPr>
        <w:rPr>
          <w:rFonts w:ascii="Arial" w:hAnsi="Arial" w:cs="Arial"/>
          <w:lang w:eastAsia="en-US"/>
        </w:rPr>
      </w:pPr>
      <w:r>
        <w:rPr>
          <w:b/>
          <w:bCs/>
        </w:rPr>
        <w:fldChar w:fldCharType="end"/>
      </w:r>
    </w:p>
    <w:p w14:paraId="6A512A9C" w14:textId="063CA0A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w:t>
      </w:r>
      <w:r w:rsidR="004F60B6">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6362D81C" w14:textId="77777777" w:rsidR="00385118"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0845" w:history="1">
        <w:r w:rsidR="00385118" w:rsidRPr="00884095">
          <w:rPr>
            <w:rStyle w:val="Hyperlink"/>
            <w:noProof/>
          </w:rPr>
          <w:t>Proposal 1</w:t>
        </w:r>
        <w:r w:rsidR="00385118">
          <w:rPr>
            <w:rFonts w:asciiTheme="minorHAnsi" w:eastAsiaTheme="minorEastAsia" w:hAnsiTheme="minorHAnsi"/>
            <w:b w:val="0"/>
            <w:noProof/>
            <w:kern w:val="2"/>
            <w:sz w:val="24"/>
            <w:szCs w:val="24"/>
            <w:lang w:val="en-SE"/>
            <w14:ligatures w14:val="standardContextual"/>
          </w:rPr>
          <w:tab/>
        </w:r>
        <w:r w:rsidR="00385118" w:rsidRPr="00884095">
          <w:rPr>
            <w:rStyle w:val="Hyperlink"/>
            <w:noProof/>
            <w:lang w:eastAsia="en-GB"/>
          </w:rPr>
          <w:t>Since MIMO 8 layers are already supported for FWA, it is proposed that MIMO 6 layers should also be supported, at least for FWA devices.</w:t>
        </w:r>
      </w:hyperlink>
    </w:p>
    <w:p w14:paraId="62099372" w14:textId="77777777" w:rsidR="00385118" w:rsidRDefault="0038511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846" w:history="1">
        <w:r w:rsidRPr="00884095">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884095">
          <w:rPr>
            <w:rStyle w:val="Hyperlink"/>
            <w:noProof/>
          </w:rPr>
          <w:t xml:space="preserve">The MIMO </w:t>
        </w:r>
        <w:r w:rsidRPr="00884095">
          <w:rPr>
            <w:rStyle w:val="Hyperlink"/>
            <w:noProof/>
            <w:shd w:val="clear" w:color="auto" w:fill="FFFFFF"/>
          </w:rPr>
          <w:t>6-layer is feasible for handheld UE and should be supported.</w:t>
        </w:r>
      </w:hyperlink>
    </w:p>
    <w:p w14:paraId="246A5E1F" w14:textId="77777777" w:rsidR="00385118" w:rsidRDefault="00385118">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89840847" w:history="1">
        <w:r w:rsidRPr="00884095">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884095">
          <w:rPr>
            <w:rStyle w:val="Hyperlink"/>
            <w:noProof/>
          </w:rPr>
          <w:t>The support of MIMO 6 layers could be considered an optional feature.</w:t>
        </w:r>
      </w:hyperlink>
    </w:p>
    <w:p w14:paraId="24E880E0" w14:textId="1FA99FB5"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5321710" w:rsidR="00E9291F" w:rsidRPr="004B02C5" w:rsidRDefault="00DD531C" w:rsidP="00DD531C">
      <w:pPr>
        <w:pStyle w:val="ListParagraph"/>
        <w:numPr>
          <w:ilvl w:val="0"/>
          <w:numId w:val="13"/>
        </w:numPr>
        <w:ind w:firstLineChars="0"/>
        <w:jc w:val="both"/>
        <w:rPr>
          <w:iCs/>
          <w:sz w:val="22"/>
          <w:szCs w:val="22"/>
        </w:rPr>
      </w:pPr>
      <w:bookmarkStart w:id="13" w:name="_Ref129967845"/>
      <w:r w:rsidRPr="004B02C5">
        <w:rPr>
          <w:sz w:val="22"/>
          <w:szCs w:val="22"/>
          <w:lang w:val="en-GB"/>
        </w:rPr>
        <w:t>RP-24</w:t>
      </w:r>
      <w:r w:rsidR="0044314B" w:rsidRPr="004B02C5">
        <w:rPr>
          <w:sz w:val="22"/>
          <w:szCs w:val="22"/>
          <w:lang w:val="en-GB"/>
        </w:rPr>
        <w:t>0828</w:t>
      </w:r>
      <w:r w:rsidRPr="004B02C5">
        <w:rPr>
          <w:sz w:val="22"/>
          <w:szCs w:val="22"/>
          <w:lang w:val="en-GB"/>
        </w:rPr>
        <w:t>, New WID</w:t>
      </w:r>
      <w:r w:rsidR="0044314B" w:rsidRPr="004B02C5">
        <w:rPr>
          <w:sz w:val="22"/>
          <w:szCs w:val="22"/>
          <w:lang w:val="en-GB"/>
        </w:rPr>
        <w:t>:</w:t>
      </w:r>
      <w:r w:rsidRPr="004B02C5">
        <w:rPr>
          <w:sz w:val="22"/>
          <w:szCs w:val="22"/>
          <w:lang w:val="en-GB"/>
        </w:rPr>
        <w:t xml:space="preserve"> </w:t>
      </w:r>
      <w:r w:rsidR="0044314B" w:rsidRPr="004B02C5">
        <w:rPr>
          <w:sz w:val="22"/>
          <w:szCs w:val="22"/>
          <w:lang w:val="en-GB"/>
        </w:rPr>
        <w:t>UE RF e</w:t>
      </w:r>
      <w:r w:rsidRPr="004B02C5">
        <w:rPr>
          <w:sz w:val="22"/>
          <w:szCs w:val="22"/>
          <w:lang w:val="en-GB"/>
        </w:rPr>
        <w:t>nhancements for NR</w:t>
      </w:r>
      <w:r w:rsidR="0044314B" w:rsidRPr="004B02C5">
        <w:rPr>
          <w:sz w:val="22"/>
          <w:szCs w:val="22"/>
          <w:lang w:val="en-GB"/>
        </w:rPr>
        <w:t xml:space="preserve"> FR1/</w:t>
      </w:r>
      <w:r w:rsidR="002B13F8" w:rsidRPr="004B02C5">
        <w:rPr>
          <w:sz w:val="22"/>
          <w:szCs w:val="22"/>
          <w:lang w:val="en-GB"/>
        </w:rPr>
        <w:t>FR2 and EN-DC, Phase 4</w:t>
      </w:r>
      <w:r w:rsidRPr="004B02C5">
        <w:rPr>
          <w:sz w:val="22"/>
          <w:szCs w:val="22"/>
        </w:rPr>
        <w:t>.</w:t>
      </w:r>
      <w:bookmarkEnd w:id="13"/>
    </w:p>
    <w:p w14:paraId="7DFB4B6A" w14:textId="5E63E7B8" w:rsidR="00713173" w:rsidRPr="004B02C5" w:rsidRDefault="002179CE" w:rsidP="001C4C93">
      <w:pPr>
        <w:pStyle w:val="ListParagraph"/>
        <w:numPr>
          <w:ilvl w:val="0"/>
          <w:numId w:val="13"/>
        </w:numPr>
        <w:ind w:firstLineChars="0"/>
        <w:jc w:val="both"/>
        <w:rPr>
          <w:iCs/>
          <w:sz w:val="22"/>
          <w:szCs w:val="22"/>
        </w:rPr>
      </w:pPr>
      <w:bookmarkStart w:id="14" w:name="_Ref165554939"/>
      <w:r w:rsidRPr="004B02C5">
        <w:rPr>
          <w:sz w:val="22"/>
          <w:szCs w:val="22"/>
        </w:rPr>
        <w:t>R4-24</w:t>
      </w:r>
      <w:r w:rsidR="004D0DBE">
        <w:rPr>
          <w:sz w:val="22"/>
          <w:szCs w:val="22"/>
        </w:rPr>
        <w:t>20376</w:t>
      </w:r>
      <w:r w:rsidRPr="004B02C5">
        <w:rPr>
          <w:sz w:val="22"/>
          <w:szCs w:val="22"/>
        </w:rPr>
        <w:t xml:space="preserve">, WF on </w:t>
      </w:r>
      <w:r w:rsidR="004D0DBE">
        <w:rPr>
          <w:sz w:val="22"/>
          <w:szCs w:val="22"/>
        </w:rPr>
        <w:t xml:space="preserve">6Rx </w:t>
      </w:r>
      <w:r w:rsidRPr="004B02C5">
        <w:rPr>
          <w:sz w:val="22"/>
          <w:szCs w:val="22"/>
        </w:rPr>
        <w:t>requirements</w:t>
      </w:r>
      <w:bookmarkEnd w:id="14"/>
      <w:r w:rsidR="006C4B68">
        <w:rPr>
          <w:sz w:val="22"/>
          <w:szCs w:val="22"/>
        </w:rPr>
        <w:t>, AT&amp;T</w:t>
      </w:r>
    </w:p>
    <w:p w14:paraId="7FA7E64B" w14:textId="055E8C8A" w:rsidR="00CB3839" w:rsidRDefault="004B02C5" w:rsidP="001C4C93">
      <w:pPr>
        <w:pStyle w:val="ListParagraph"/>
        <w:numPr>
          <w:ilvl w:val="0"/>
          <w:numId w:val="13"/>
        </w:numPr>
        <w:ind w:firstLineChars="0"/>
        <w:jc w:val="both"/>
        <w:rPr>
          <w:iCs/>
          <w:sz w:val="22"/>
          <w:szCs w:val="22"/>
        </w:rPr>
      </w:pPr>
      <w:bookmarkStart w:id="15" w:name="_Ref166050563"/>
      <w:r w:rsidRPr="004B02C5">
        <w:rPr>
          <w:iCs/>
          <w:sz w:val="22"/>
          <w:szCs w:val="22"/>
        </w:rPr>
        <w:t>R4-2405154</w:t>
      </w:r>
      <w:r>
        <w:rPr>
          <w:iCs/>
          <w:sz w:val="22"/>
          <w:szCs w:val="22"/>
        </w:rPr>
        <w:t xml:space="preserve">, Draft </w:t>
      </w:r>
      <w:proofErr w:type="spellStart"/>
      <w:r>
        <w:rPr>
          <w:iCs/>
          <w:sz w:val="22"/>
          <w:szCs w:val="22"/>
        </w:rPr>
        <w:t>BigCR</w:t>
      </w:r>
      <w:proofErr w:type="spellEnd"/>
      <w:r>
        <w:rPr>
          <w:iCs/>
          <w:sz w:val="22"/>
          <w:szCs w:val="22"/>
        </w:rPr>
        <w:t xml:space="preserve"> on 38.101-4 for introduction of 8Rx performance requirements</w:t>
      </w:r>
      <w:bookmarkEnd w:id="15"/>
    </w:p>
    <w:p w14:paraId="1FFB54FA" w14:textId="24859BC9" w:rsidR="00926E7E" w:rsidRPr="004B02C5" w:rsidRDefault="00926E7E" w:rsidP="001C4C93">
      <w:pPr>
        <w:pStyle w:val="ListParagraph"/>
        <w:numPr>
          <w:ilvl w:val="0"/>
          <w:numId w:val="13"/>
        </w:numPr>
        <w:ind w:firstLineChars="0"/>
        <w:jc w:val="both"/>
        <w:rPr>
          <w:iCs/>
          <w:sz w:val="22"/>
          <w:szCs w:val="22"/>
        </w:rPr>
      </w:pPr>
      <w:bookmarkStart w:id="16" w:name="_Ref166050935"/>
      <w:r>
        <w:rPr>
          <w:iCs/>
          <w:sz w:val="22"/>
          <w:szCs w:val="22"/>
        </w:rPr>
        <w:t>TS 38.331, V18.1.0</w:t>
      </w:r>
      <w:bookmarkEnd w:id="16"/>
    </w:p>
    <w:sectPr w:rsidR="00926E7E" w:rsidRPr="004B02C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39377" w14:textId="77777777" w:rsidR="00CF09CD" w:rsidRDefault="00CF09CD" w:rsidP="00CF21FF">
      <w:r>
        <w:separator/>
      </w:r>
    </w:p>
  </w:endnote>
  <w:endnote w:type="continuationSeparator" w:id="0">
    <w:p w14:paraId="6C925061" w14:textId="77777777" w:rsidR="00CF09CD" w:rsidRDefault="00CF09CD" w:rsidP="00CF21FF">
      <w:r>
        <w:continuationSeparator/>
      </w:r>
    </w:p>
  </w:endnote>
  <w:endnote w:type="continuationNotice" w:id="1">
    <w:p w14:paraId="7A96E190" w14:textId="77777777" w:rsidR="00CF09CD" w:rsidRDefault="00CF0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C1AD" w14:textId="77777777" w:rsidR="00CF09CD" w:rsidRDefault="00CF09CD" w:rsidP="00CF21FF">
      <w:r>
        <w:separator/>
      </w:r>
    </w:p>
  </w:footnote>
  <w:footnote w:type="continuationSeparator" w:id="0">
    <w:p w14:paraId="5DD3103D" w14:textId="77777777" w:rsidR="00CF09CD" w:rsidRDefault="00CF09CD" w:rsidP="00CF21FF">
      <w:r>
        <w:continuationSeparator/>
      </w:r>
    </w:p>
  </w:footnote>
  <w:footnote w:type="continuationNotice" w:id="1">
    <w:p w14:paraId="2525B214" w14:textId="77777777" w:rsidR="00CF09CD" w:rsidRDefault="00CF09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4"/>
  </w:num>
  <w:num w:numId="2" w16cid:durableId="206456521">
    <w:abstractNumId w:val="7"/>
  </w:num>
  <w:num w:numId="3" w16cid:durableId="2114860448">
    <w:abstractNumId w:val="1"/>
  </w:num>
  <w:num w:numId="4" w16cid:durableId="236524273">
    <w:abstractNumId w:val="8"/>
  </w:num>
  <w:num w:numId="5" w16cid:durableId="124935407">
    <w:abstractNumId w:val="9"/>
  </w:num>
  <w:num w:numId="6" w16cid:durableId="910846781">
    <w:abstractNumId w:val="12"/>
  </w:num>
  <w:num w:numId="7" w16cid:durableId="730082185">
    <w:abstractNumId w:val="11"/>
  </w:num>
  <w:num w:numId="8" w16cid:durableId="575479695">
    <w:abstractNumId w:val="6"/>
  </w:num>
  <w:num w:numId="9" w16cid:durableId="1112823213">
    <w:abstractNumId w:val="5"/>
  </w:num>
  <w:num w:numId="10" w16cid:durableId="614143105">
    <w:abstractNumId w:val="10"/>
  </w:num>
  <w:num w:numId="11" w16cid:durableId="1213073752">
    <w:abstractNumId w:val="3"/>
  </w:num>
  <w:num w:numId="12" w16cid:durableId="341251335">
    <w:abstractNumId w:val="13"/>
  </w:num>
  <w:num w:numId="13" w16cid:durableId="338388040">
    <w:abstractNumId w:val="15"/>
  </w:num>
  <w:num w:numId="14" w16cid:durableId="683022094">
    <w:abstractNumId w:val="2"/>
  </w:num>
  <w:num w:numId="15" w16cid:durableId="598368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1CD9"/>
    <w:rsid w:val="000124EF"/>
    <w:rsid w:val="000129BD"/>
    <w:rsid w:val="00014511"/>
    <w:rsid w:val="0001480C"/>
    <w:rsid w:val="00014AF6"/>
    <w:rsid w:val="00015B3B"/>
    <w:rsid w:val="000165A6"/>
    <w:rsid w:val="00016751"/>
    <w:rsid w:val="00016C19"/>
    <w:rsid w:val="00017290"/>
    <w:rsid w:val="00020C56"/>
    <w:rsid w:val="00021202"/>
    <w:rsid w:val="00021B8A"/>
    <w:rsid w:val="000225F5"/>
    <w:rsid w:val="00022935"/>
    <w:rsid w:val="00022CA0"/>
    <w:rsid w:val="00023326"/>
    <w:rsid w:val="00024197"/>
    <w:rsid w:val="00024461"/>
    <w:rsid w:val="000247E5"/>
    <w:rsid w:val="00024EE3"/>
    <w:rsid w:val="0002618E"/>
    <w:rsid w:val="000261F3"/>
    <w:rsid w:val="000262AB"/>
    <w:rsid w:val="00026ACC"/>
    <w:rsid w:val="00026AEA"/>
    <w:rsid w:val="00026B91"/>
    <w:rsid w:val="00027659"/>
    <w:rsid w:val="00027953"/>
    <w:rsid w:val="00027A67"/>
    <w:rsid w:val="00030025"/>
    <w:rsid w:val="00031075"/>
    <w:rsid w:val="0003171D"/>
    <w:rsid w:val="00031793"/>
    <w:rsid w:val="00031AC2"/>
    <w:rsid w:val="00031C1D"/>
    <w:rsid w:val="00032107"/>
    <w:rsid w:val="00032BC9"/>
    <w:rsid w:val="0003426D"/>
    <w:rsid w:val="00034983"/>
    <w:rsid w:val="00034E79"/>
    <w:rsid w:val="0003529E"/>
    <w:rsid w:val="000359BA"/>
    <w:rsid w:val="00035C50"/>
    <w:rsid w:val="000361A4"/>
    <w:rsid w:val="000361EE"/>
    <w:rsid w:val="00036B71"/>
    <w:rsid w:val="0003740A"/>
    <w:rsid w:val="000401B2"/>
    <w:rsid w:val="0004032B"/>
    <w:rsid w:val="00041632"/>
    <w:rsid w:val="000417D6"/>
    <w:rsid w:val="00042572"/>
    <w:rsid w:val="000426F8"/>
    <w:rsid w:val="000446A8"/>
    <w:rsid w:val="00044876"/>
    <w:rsid w:val="00045475"/>
    <w:rsid w:val="000457A1"/>
    <w:rsid w:val="00045E0E"/>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2284"/>
    <w:rsid w:val="00053012"/>
    <w:rsid w:val="0005323C"/>
    <w:rsid w:val="0005326A"/>
    <w:rsid w:val="00053D8B"/>
    <w:rsid w:val="0005402F"/>
    <w:rsid w:val="00054189"/>
    <w:rsid w:val="000542B1"/>
    <w:rsid w:val="00055CED"/>
    <w:rsid w:val="000565C8"/>
    <w:rsid w:val="00056D1C"/>
    <w:rsid w:val="0005701B"/>
    <w:rsid w:val="00057E56"/>
    <w:rsid w:val="00061829"/>
    <w:rsid w:val="00061A8B"/>
    <w:rsid w:val="0006266D"/>
    <w:rsid w:val="00062672"/>
    <w:rsid w:val="00062DE4"/>
    <w:rsid w:val="000630A5"/>
    <w:rsid w:val="00063134"/>
    <w:rsid w:val="0006389C"/>
    <w:rsid w:val="00063DC3"/>
    <w:rsid w:val="00064881"/>
    <w:rsid w:val="00064EB0"/>
    <w:rsid w:val="00065031"/>
    <w:rsid w:val="000653EF"/>
    <w:rsid w:val="00065506"/>
    <w:rsid w:val="000655A2"/>
    <w:rsid w:val="00065899"/>
    <w:rsid w:val="000672AE"/>
    <w:rsid w:val="00067838"/>
    <w:rsid w:val="000708AA"/>
    <w:rsid w:val="00070B5B"/>
    <w:rsid w:val="000713E7"/>
    <w:rsid w:val="00071544"/>
    <w:rsid w:val="00071C53"/>
    <w:rsid w:val="0007205E"/>
    <w:rsid w:val="0007382E"/>
    <w:rsid w:val="00073EA6"/>
    <w:rsid w:val="00074727"/>
    <w:rsid w:val="00074E3B"/>
    <w:rsid w:val="000752BE"/>
    <w:rsid w:val="00075831"/>
    <w:rsid w:val="00075EE1"/>
    <w:rsid w:val="000766AC"/>
    <w:rsid w:val="000766E1"/>
    <w:rsid w:val="0007785C"/>
    <w:rsid w:val="00077FF6"/>
    <w:rsid w:val="000801B9"/>
    <w:rsid w:val="000804A6"/>
    <w:rsid w:val="0008055D"/>
    <w:rsid w:val="00080D82"/>
    <w:rsid w:val="00081692"/>
    <w:rsid w:val="00081A78"/>
    <w:rsid w:val="00081AED"/>
    <w:rsid w:val="000828E9"/>
    <w:rsid w:val="000829B5"/>
    <w:rsid w:val="00082C46"/>
    <w:rsid w:val="000830BC"/>
    <w:rsid w:val="00083573"/>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3C9"/>
    <w:rsid w:val="00096688"/>
    <w:rsid w:val="0009688D"/>
    <w:rsid w:val="00097027"/>
    <w:rsid w:val="000A010B"/>
    <w:rsid w:val="000A085A"/>
    <w:rsid w:val="000A09FB"/>
    <w:rsid w:val="000A1778"/>
    <w:rsid w:val="000A177C"/>
    <w:rsid w:val="000A1830"/>
    <w:rsid w:val="000A1A50"/>
    <w:rsid w:val="000A2013"/>
    <w:rsid w:val="000A300F"/>
    <w:rsid w:val="000A34E0"/>
    <w:rsid w:val="000A4121"/>
    <w:rsid w:val="000A4AA3"/>
    <w:rsid w:val="000A550E"/>
    <w:rsid w:val="000A671F"/>
    <w:rsid w:val="000A7318"/>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6BA"/>
    <w:rsid w:val="000C0A5D"/>
    <w:rsid w:val="000C108D"/>
    <w:rsid w:val="000C1F17"/>
    <w:rsid w:val="000C238B"/>
    <w:rsid w:val="000C2553"/>
    <w:rsid w:val="000C2740"/>
    <w:rsid w:val="000C2FCF"/>
    <w:rsid w:val="000C38C3"/>
    <w:rsid w:val="000C4549"/>
    <w:rsid w:val="000C4E8B"/>
    <w:rsid w:val="000C5AF7"/>
    <w:rsid w:val="000C6957"/>
    <w:rsid w:val="000C6F34"/>
    <w:rsid w:val="000C7379"/>
    <w:rsid w:val="000C7D97"/>
    <w:rsid w:val="000D0293"/>
    <w:rsid w:val="000D08D2"/>
    <w:rsid w:val="000D09FD"/>
    <w:rsid w:val="000D19DE"/>
    <w:rsid w:val="000D26F2"/>
    <w:rsid w:val="000D2706"/>
    <w:rsid w:val="000D2D31"/>
    <w:rsid w:val="000D2DDA"/>
    <w:rsid w:val="000D2FFA"/>
    <w:rsid w:val="000D37AA"/>
    <w:rsid w:val="000D44FB"/>
    <w:rsid w:val="000D574B"/>
    <w:rsid w:val="000D57A9"/>
    <w:rsid w:val="000D5E1F"/>
    <w:rsid w:val="000D6467"/>
    <w:rsid w:val="000D6CFC"/>
    <w:rsid w:val="000D7938"/>
    <w:rsid w:val="000D7C76"/>
    <w:rsid w:val="000D7EC7"/>
    <w:rsid w:val="000E0F10"/>
    <w:rsid w:val="000E1568"/>
    <w:rsid w:val="000E1936"/>
    <w:rsid w:val="000E1CBB"/>
    <w:rsid w:val="000E2EB7"/>
    <w:rsid w:val="000E3098"/>
    <w:rsid w:val="000E320C"/>
    <w:rsid w:val="000E36CA"/>
    <w:rsid w:val="000E3CEF"/>
    <w:rsid w:val="000E537B"/>
    <w:rsid w:val="000E54F8"/>
    <w:rsid w:val="000E558C"/>
    <w:rsid w:val="000E558F"/>
    <w:rsid w:val="000E57D0"/>
    <w:rsid w:val="000E5D86"/>
    <w:rsid w:val="000E622F"/>
    <w:rsid w:val="000E672B"/>
    <w:rsid w:val="000E7858"/>
    <w:rsid w:val="000F06FA"/>
    <w:rsid w:val="000F0F7B"/>
    <w:rsid w:val="000F111D"/>
    <w:rsid w:val="000F14A0"/>
    <w:rsid w:val="000F169B"/>
    <w:rsid w:val="000F3315"/>
    <w:rsid w:val="000F39CA"/>
    <w:rsid w:val="000F42DA"/>
    <w:rsid w:val="000F45A3"/>
    <w:rsid w:val="000F49D4"/>
    <w:rsid w:val="000F50E9"/>
    <w:rsid w:val="000F5368"/>
    <w:rsid w:val="00100674"/>
    <w:rsid w:val="00101742"/>
    <w:rsid w:val="00102373"/>
    <w:rsid w:val="00102BD5"/>
    <w:rsid w:val="00102D48"/>
    <w:rsid w:val="00102EC4"/>
    <w:rsid w:val="001030DA"/>
    <w:rsid w:val="00104AEB"/>
    <w:rsid w:val="00104D95"/>
    <w:rsid w:val="00105CB6"/>
    <w:rsid w:val="001060E2"/>
    <w:rsid w:val="001064AC"/>
    <w:rsid w:val="00106B63"/>
    <w:rsid w:val="00107839"/>
    <w:rsid w:val="00107927"/>
    <w:rsid w:val="00107F88"/>
    <w:rsid w:val="00110166"/>
    <w:rsid w:val="00110983"/>
    <w:rsid w:val="00110E26"/>
    <w:rsid w:val="00111321"/>
    <w:rsid w:val="00111729"/>
    <w:rsid w:val="00111DC3"/>
    <w:rsid w:val="00111FE5"/>
    <w:rsid w:val="00112430"/>
    <w:rsid w:val="001128E7"/>
    <w:rsid w:val="00112A6D"/>
    <w:rsid w:val="001161AE"/>
    <w:rsid w:val="0011636D"/>
    <w:rsid w:val="00117BD6"/>
    <w:rsid w:val="00117E7D"/>
    <w:rsid w:val="001206C2"/>
    <w:rsid w:val="00120E28"/>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756"/>
    <w:rsid w:val="00143B82"/>
    <w:rsid w:val="00144F96"/>
    <w:rsid w:val="0014503F"/>
    <w:rsid w:val="00145A99"/>
    <w:rsid w:val="00145B83"/>
    <w:rsid w:val="001464B5"/>
    <w:rsid w:val="001468DC"/>
    <w:rsid w:val="00146EE4"/>
    <w:rsid w:val="001471CF"/>
    <w:rsid w:val="00147A79"/>
    <w:rsid w:val="00147DEC"/>
    <w:rsid w:val="001504C2"/>
    <w:rsid w:val="00150535"/>
    <w:rsid w:val="00150826"/>
    <w:rsid w:val="00150F06"/>
    <w:rsid w:val="00151EAC"/>
    <w:rsid w:val="00152F37"/>
    <w:rsid w:val="0015339D"/>
    <w:rsid w:val="00153528"/>
    <w:rsid w:val="00154256"/>
    <w:rsid w:val="00154311"/>
    <w:rsid w:val="00154892"/>
    <w:rsid w:val="00154E68"/>
    <w:rsid w:val="0015529A"/>
    <w:rsid w:val="001561DB"/>
    <w:rsid w:val="00156F24"/>
    <w:rsid w:val="0015741B"/>
    <w:rsid w:val="00157DE9"/>
    <w:rsid w:val="001600DC"/>
    <w:rsid w:val="00160F2C"/>
    <w:rsid w:val="00160FBE"/>
    <w:rsid w:val="001618B4"/>
    <w:rsid w:val="00161C30"/>
    <w:rsid w:val="001623EB"/>
    <w:rsid w:val="00162548"/>
    <w:rsid w:val="00163BDE"/>
    <w:rsid w:val="00163CD8"/>
    <w:rsid w:val="0016555E"/>
    <w:rsid w:val="00166DAF"/>
    <w:rsid w:val="0017017B"/>
    <w:rsid w:val="00171150"/>
    <w:rsid w:val="00171714"/>
    <w:rsid w:val="00171731"/>
    <w:rsid w:val="00172183"/>
    <w:rsid w:val="00172525"/>
    <w:rsid w:val="0017278E"/>
    <w:rsid w:val="00172C2D"/>
    <w:rsid w:val="00173250"/>
    <w:rsid w:val="001733CC"/>
    <w:rsid w:val="001734B7"/>
    <w:rsid w:val="00174CE9"/>
    <w:rsid w:val="001751AB"/>
    <w:rsid w:val="00175A3F"/>
    <w:rsid w:val="00176482"/>
    <w:rsid w:val="00176B0D"/>
    <w:rsid w:val="00177302"/>
    <w:rsid w:val="00177E1C"/>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36"/>
    <w:rsid w:val="0019234E"/>
    <w:rsid w:val="00193950"/>
    <w:rsid w:val="00194072"/>
    <w:rsid w:val="00194A98"/>
    <w:rsid w:val="00195077"/>
    <w:rsid w:val="00195668"/>
    <w:rsid w:val="001956C9"/>
    <w:rsid w:val="00195A10"/>
    <w:rsid w:val="00195E69"/>
    <w:rsid w:val="0019627A"/>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45A2"/>
    <w:rsid w:val="001A5532"/>
    <w:rsid w:val="001A59CB"/>
    <w:rsid w:val="001A6C4C"/>
    <w:rsid w:val="001A6DCA"/>
    <w:rsid w:val="001B055F"/>
    <w:rsid w:val="001B0E7A"/>
    <w:rsid w:val="001B0EBF"/>
    <w:rsid w:val="001B17AD"/>
    <w:rsid w:val="001B2C4C"/>
    <w:rsid w:val="001B3517"/>
    <w:rsid w:val="001B3D07"/>
    <w:rsid w:val="001B474C"/>
    <w:rsid w:val="001B479E"/>
    <w:rsid w:val="001B4992"/>
    <w:rsid w:val="001B4C55"/>
    <w:rsid w:val="001B4F8F"/>
    <w:rsid w:val="001B5065"/>
    <w:rsid w:val="001B54EB"/>
    <w:rsid w:val="001B55D3"/>
    <w:rsid w:val="001B708C"/>
    <w:rsid w:val="001B7991"/>
    <w:rsid w:val="001C0330"/>
    <w:rsid w:val="001C05F2"/>
    <w:rsid w:val="001C05F5"/>
    <w:rsid w:val="001C0659"/>
    <w:rsid w:val="001C1409"/>
    <w:rsid w:val="001C2AE6"/>
    <w:rsid w:val="001C2D88"/>
    <w:rsid w:val="001C2DA6"/>
    <w:rsid w:val="001C2EDB"/>
    <w:rsid w:val="001C407E"/>
    <w:rsid w:val="001C41EE"/>
    <w:rsid w:val="001C47BA"/>
    <w:rsid w:val="001C486F"/>
    <w:rsid w:val="001C4A89"/>
    <w:rsid w:val="001C4C93"/>
    <w:rsid w:val="001C4E7C"/>
    <w:rsid w:val="001C5074"/>
    <w:rsid w:val="001C5C8C"/>
    <w:rsid w:val="001C5E00"/>
    <w:rsid w:val="001C6177"/>
    <w:rsid w:val="001C634D"/>
    <w:rsid w:val="001C6700"/>
    <w:rsid w:val="001C7A38"/>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3BF2"/>
    <w:rsid w:val="001E4218"/>
    <w:rsid w:val="001E4B26"/>
    <w:rsid w:val="001E5332"/>
    <w:rsid w:val="001E6861"/>
    <w:rsid w:val="001E691D"/>
    <w:rsid w:val="001E6AC0"/>
    <w:rsid w:val="001E6C4D"/>
    <w:rsid w:val="001E6C4F"/>
    <w:rsid w:val="001E706C"/>
    <w:rsid w:val="001E7EAA"/>
    <w:rsid w:val="001F0B20"/>
    <w:rsid w:val="001F0C2C"/>
    <w:rsid w:val="001F1762"/>
    <w:rsid w:val="001F1B6E"/>
    <w:rsid w:val="001F1EA1"/>
    <w:rsid w:val="001F2285"/>
    <w:rsid w:val="001F24A0"/>
    <w:rsid w:val="001F371C"/>
    <w:rsid w:val="001F3B5B"/>
    <w:rsid w:val="001F3C23"/>
    <w:rsid w:val="001F6C6A"/>
    <w:rsid w:val="001F7301"/>
    <w:rsid w:val="001F7392"/>
    <w:rsid w:val="001F74A5"/>
    <w:rsid w:val="001F7621"/>
    <w:rsid w:val="002004E5"/>
    <w:rsid w:val="002004FC"/>
    <w:rsid w:val="00200A62"/>
    <w:rsid w:val="00203740"/>
    <w:rsid w:val="0020401E"/>
    <w:rsid w:val="002043B8"/>
    <w:rsid w:val="0020474B"/>
    <w:rsid w:val="0020481D"/>
    <w:rsid w:val="00205287"/>
    <w:rsid w:val="00205315"/>
    <w:rsid w:val="00205BCF"/>
    <w:rsid w:val="00205E6D"/>
    <w:rsid w:val="00206EC6"/>
    <w:rsid w:val="00207D18"/>
    <w:rsid w:val="002100C7"/>
    <w:rsid w:val="00210EEB"/>
    <w:rsid w:val="002119E9"/>
    <w:rsid w:val="0021294C"/>
    <w:rsid w:val="00212CA0"/>
    <w:rsid w:val="00213745"/>
    <w:rsid w:val="002138EA"/>
    <w:rsid w:val="002139EA"/>
    <w:rsid w:val="002139F7"/>
    <w:rsid w:val="00213F84"/>
    <w:rsid w:val="00214191"/>
    <w:rsid w:val="00214374"/>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F0F"/>
    <w:rsid w:val="00224672"/>
    <w:rsid w:val="002252A8"/>
    <w:rsid w:val="00225F5D"/>
    <w:rsid w:val="0022694D"/>
    <w:rsid w:val="00226EA1"/>
    <w:rsid w:val="00227143"/>
    <w:rsid w:val="00227342"/>
    <w:rsid w:val="0022772D"/>
    <w:rsid w:val="00227739"/>
    <w:rsid w:val="002309D1"/>
    <w:rsid w:val="0023180D"/>
    <w:rsid w:val="002323D9"/>
    <w:rsid w:val="00232D1E"/>
    <w:rsid w:val="00232D59"/>
    <w:rsid w:val="00232FF0"/>
    <w:rsid w:val="0023471F"/>
    <w:rsid w:val="00234AA5"/>
    <w:rsid w:val="00234BDF"/>
    <w:rsid w:val="00235394"/>
    <w:rsid w:val="00235577"/>
    <w:rsid w:val="002359C1"/>
    <w:rsid w:val="002371B2"/>
    <w:rsid w:val="002373DB"/>
    <w:rsid w:val="002375D9"/>
    <w:rsid w:val="0024059C"/>
    <w:rsid w:val="00240DDA"/>
    <w:rsid w:val="00243024"/>
    <w:rsid w:val="002431F2"/>
    <w:rsid w:val="002435CA"/>
    <w:rsid w:val="002439F3"/>
    <w:rsid w:val="00244439"/>
    <w:rsid w:val="0024469F"/>
    <w:rsid w:val="0024573B"/>
    <w:rsid w:val="00246557"/>
    <w:rsid w:val="002501F8"/>
    <w:rsid w:val="00250265"/>
    <w:rsid w:val="00250B5B"/>
    <w:rsid w:val="00251720"/>
    <w:rsid w:val="00251955"/>
    <w:rsid w:val="002526F4"/>
    <w:rsid w:val="00252DB8"/>
    <w:rsid w:val="00253031"/>
    <w:rsid w:val="00253791"/>
    <w:rsid w:val="002537BC"/>
    <w:rsid w:val="00253D5B"/>
    <w:rsid w:val="0025412C"/>
    <w:rsid w:val="00255C58"/>
    <w:rsid w:val="002562DF"/>
    <w:rsid w:val="00256B34"/>
    <w:rsid w:val="00256D0C"/>
    <w:rsid w:val="00257009"/>
    <w:rsid w:val="0025794A"/>
    <w:rsid w:val="00257CE6"/>
    <w:rsid w:val="00260162"/>
    <w:rsid w:val="00260EC7"/>
    <w:rsid w:val="00260FBC"/>
    <w:rsid w:val="00261539"/>
    <w:rsid w:val="0026155E"/>
    <w:rsid w:val="0026179F"/>
    <w:rsid w:val="002620C5"/>
    <w:rsid w:val="002621F4"/>
    <w:rsid w:val="002622E7"/>
    <w:rsid w:val="00262780"/>
    <w:rsid w:val="002637F8"/>
    <w:rsid w:val="00264276"/>
    <w:rsid w:val="00264C1C"/>
    <w:rsid w:val="00264FEE"/>
    <w:rsid w:val="0026572F"/>
    <w:rsid w:val="00265C63"/>
    <w:rsid w:val="002666AE"/>
    <w:rsid w:val="00266E8F"/>
    <w:rsid w:val="00267650"/>
    <w:rsid w:val="00267A83"/>
    <w:rsid w:val="00267BB5"/>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87B54"/>
    <w:rsid w:val="00290112"/>
    <w:rsid w:val="00290B6C"/>
    <w:rsid w:val="0029151D"/>
    <w:rsid w:val="0029181C"/>
    <w:rsid w:val="00292245"/>
    <w:rsid w:val="002923D5"/>
    <w:rsid w:val="0029265B"/>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9793E"/>
    <w:rsid w:val="002A034B"/>
    <w:rsid w:val="002A039D"/>
    <w:rsid w:val="002A0528"/>
    <w:rsid w:val="002A0CED"/>
    <w:rsid w:val="002A0EDF"/>
    <w:rsid w:val="002A1339"/>
    <w:rsid w:val="002A1356"/>
    <w:rsid w:val="002A17B3"/>
    <w:rsid w:val="002A1A8C"/>
    <w:rsid w:val="002A2520"/>
    <w:rsid w:val="002A3834"/>
    <w:rsid w:val="002A4CD0"/>
    <w:rsid w:val="002A4F0A"/>
    <w:rsid w:val="002A5195"/>
    <w:rsid w:val="002A5C89"/>
    <w:rsid w:val="002A7307"/>
    <w:rsid w:val="002A7D8F"/>
    <w:rsid w:val="002A7DA6"/>
    <w:rsid w:val="002B065E"/>
    <w:rsid w:val="002B0CEF"/>
    <w:rsid w:val="002B0EF2"/>
    <w:rsid w:val="002B13F8"/>
    <w:rsid w:val="002B1F84"/>
    <w:rsid w:val="002B4973"/>
    <w:rsid w:val="002B4DA9"/>
    <w:rsid w:val="002B516C"/>
    <w:rsid w:val="002B51EE"/>
    <w:rsid w:val="002B5E1D"/>
    <w:rsid w:val="002B60C1"/>
    <w:rsid w:val="002B7905"/>
    <w:rsid w:val="002B7999"/>
    <w:rsid w:val="002C005C"/>
    <w:rsid w:val="002C13CD"/>
    <w:rsid w:val="002C2034"/>
    <w:rsid w:val="002C2ABE"/>
    <w:rsid w:val="002C47D8"/>
    <w:rsid w:val="002C4B52"/>
    <w:rsid w:val="002C652B"/>
    <w:rsid w:val="002C6913"/>
    <w:rsid w:val="002C6C1C"/>
    <w:rsid w:val="002C7713"/>
    <w:rsid w:val="002D03E5"/>
    <w:rsid w:val="002D0B6D"/>
    <w:rsid w:val="002D1F39"/>
    <w:rsid w:val="002D2202"/>
    <w:rsid w:val="002D23F9"/>
    <w:rsid w:val="002D278D"/>
    <w:rsid w:val="002D36EB"/>
    <w:rsid w:val="002D3BD7"/>
    <w:rsid w:val="002D4334"/>
    <w:rsid w:val="002D47BC"/>
    <w:rsid w:val="002D47C7"/>
    <w:rsid w:val="002D4F8B"/>
    <w:rsid w:val="002D5646"/>
    <w:rsid w:val="002D56E6"/>
    <w:rsid w:val="002D5D79"/>
    <w:rsid w:val="002D6BDF"/>
    <w:rsid w:val="002D7D25"/>
    <w:rsid w:val="002E0265"/>
    <w:rsid w:val="002E064F"/>
    <w:rsid w:val="002E08DD"/>
    <w:rsid w:val="002E1455"/>
    <w:rsid w:val="002E15EA"/>
    <w:rsid w:val="002E16AB"/>
    <w:rsid w:val="002E1B74"/>
    <w:rsid w:val="002E2CE9"/>
    <w:rsid w:val="002E3221"/>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1CF7"/>
    <w:rsid w:val="002F25D1"/>
    <w:rsid w:val="002F2A16"/>
    <w:rsid w:val="002F2C19"/>
    <w:rsid w:val="002F3386"/>
    <w:rsid w:val="002F3D7F"/>
    <w:rsid w:val="002F4093"/>
    <w:rsid w:val="002F41A8"/>
    <w:rsid w:val="002F48AE"/>
    <w:rsid w:val="002F4D69"/>
    <w:rsid w:val="002F54D7"/>
    <w:rsid w:val="002F5636"/>
    <w:rsid w:val="002F5D4D"/>
    <w:rsid w:val="002F65C0"/>
    <w:rsid w:val="002F6CAA"/>
    <w:rsid w:val="002F7194"/>
    <w:rsid w:val="002F71A3"/>
    <w:rsid w:val="002F7C17"/>
    <w:rsid w:val="00300B3A"/>
    <w:rsid w:val="0030163C"/>
    <w:rsid w:val="00301AA3"/>
    <w:rsid w:val="003022A5"/>
    <w:rsid w:val="003023A7"/>
    <w:rsid w:val="00302742"/>
    <w:rsid w:val="00304842"/>
    <w:rsid w:val="00307E51"/>
    <w:rsid w:val="00310CED"/>
    <w:rsid w:val="00311363"/>
    <w:rsid w:val="00313138"/>
    <w:rsid w:val="00313549"/>
    <w:rsid w:val="00315867"/>
    <w:rsid w:val="00317330"/>
    <w:rsid w:val="003178C6"/>
    <w:rsid w:val="00317B9A"/>
    <w:rsid w:val="003201D7"/>
    <w:rsid w:val="00320699"/>
    <w:rsid w:val="00320E41"/>
    <w:rsid w:val="00320F93"/>
    <w:rsid w:val="00321150"/>
    <w:rsid w:val="00321AC0"/>
    <w:rsid w:val="00321EC2"/>
    <w:rsid w:val="00322452"/>
    <w:rsid w:val="00322B04"/>
    <w:rsid w:val="00322BC6"/>
    <w:rsid w:val="00322F65"/>
    <w:rsid w:val="003233EE"/>
    <w:rsid w:val="00323AED"/>
    <w:rsid w:val="00323AF9"/>
    <w:rsid w:val="003260D7"/>
    <w:rsid w:val="0032651D"/>
    <w:rsid w:val="00326AA2"/>
    <w:rsid w:val="00327454"/>
    <w:rsid w:val="003274F5"/>
    <w:rsid w:val="0032789F"/>
    <w:rsid w:val="00327B02"/>
    <w:rsid w:val="00327C88"/>
    <w:rsid w:val="00330492"/>
    <w:rsid w:val="00330699"/>
    <w:rsid w:val="003308B9"/>
    <w:rsid w:val="003313D3"/>
    <w:rsid w:val="0033168B"/>
    <w:rsid w:val="00331770"/>
    <w:rsid w:val="00332B20"/>
    <w:rsid w:val="00334B30"/>
    <w:rsid w:val="00335023"/>
    <w:rsid w:val="00335113"/>
    <w:rsid w:val="003362AF"/>
    <w:rsid w:val="00336697"/>
    <w:rsid w:val="00336C80"/>
    <w:rsid w:val="00336CEA"/>
    <w:rsid w:val="0034057A"/>
    <w:rsid w:val="00340A46"/>
    <w:rsid w:val="00340D21"/>
    <w:rsid w:val="00340DEA"/>
    <w:rsid w:val="00340F5A"/>
    <w:rsid w:val="003418CB"/>
    <w:rsid w:val="00343ED2"/>
    <w:rsid w:val="0034538E"/>
    <w:rsid w:val="003458A5"/>
    <w:rsid w:val="003459D5"/>
    <w:rsid w:val="00346B17"/>
    <w:rsid w:val="003475B5"/>
    <w:rsid w:val="0035128D"/>
    <w:rsid w:val="00351DBF"/>
    <w:rsid w:val="0035208B"/>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B28"/>
    <w:rsid w:val="00364F5A"/>
    <w:rsid w:val="00365A8B"/>
    <w:rsid w:val="00365E22"/>
    <w:rsid w:val="00366400"/>
    <w:rsid w:val="003669CE"/>
    <w:rsid w:val="00366B49"/>
    <w:rsid w:val="00366F56"/>
    <w:rsid w:val="003672F5"/>
    <w:rsid w:val="003674AB"/>
    <w:rsid w:val="003675AF"/>
    <w:rsid w:val="00367724"/>
    <w:rsid w:val="0037006A"/>
    <w:rsid w:val="0037072B"/>
    <w:rsid w:val="003710BA"/>
    <w:rsid w:val="00371BA6"/>
    <w:rsid w:val="00371E2F"/>
    <w:rsid w:val="00372140"/>
    <w:rsid w:val="00372233"/>
    <w:rsid w:val="00372775"/>
    <w:rsid w:val="00372E5B"/>
    <w:rsid w:val="00372FB0"/>
    <w:rsid w:val="00374A2D"/>
    <w:rsid w:val="00374BC2"/>
    <w:rsid w:val="00375E1F"/>
    <w:rsid w:val="003766BC"/>
    <w:rsid w:val="0037683F"/>
    <w:rsid w:val="00376A8A"/>
    <w:rsid w:val="003770F6"/>
    <w:rsid w:val="003775F8"/>
    <w:rsid w:val="00383E37"/>
    <w:rsid w:val="00384819"/>
    <w:rsid w:val="00385118"/>
    <w:rsid w:val="003851A8"/>
    <w:rsid w:val="003851CF"/>
    <w:rsid w:val="003866F7"/>
    <w:rsid w:val="003866FA"/>
    <w:rsid w:val="003868EA"/>
    <w:rsid w:val="00387592"/>
    <w:rsid w:val="00391493"/>
    <w:rsid w:val="0039298E"/>
    <w:rsid w:val="0039303A"/>
    <w:rsid w:val="00393042"/>
    <w:rsid w:val="003930E3"/>
    <w:rsid w:val="003933EB"/>
    <w:rsid w:val="00393763"/>
    <w:rsid w:val="00393D58"/>
    <w:rsid w:val="00394AD5"/>
    <w:rsid w:val="00394B72"/>
    <w:rsid w:val="00394C8B"/>
    <w:rsid w:val="003955E9"/>
    <w:rsid w:val="0039642D"/>
    <w:rsid w:val="00396AAA"/>
    <w:rsid w:val="00396D09"/>
    <w:rsid w:val="00396E0D"/>
    <w:rsid w:val="00396E2A"/>
    <w:rsid w:val="00397543"/>
    <w:rsid w:val="003977DE"/>
    <w:rsid w:val="003A0EDD"/>
    <w:rsid w:val="003A1006"/>
    <w:rsid w:val="003A1B1C"/>
    <w:rsid w:val="003A1DDA"/>
    <w:rsid w:val="003A26BE"/>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229A"/>
    <w:rsid w:val="003B3347"/>
    <w:rsid w:val="003B40B6"/>
    <w:rsid w:val="003B4BCD"/>
    <w:rsid w:val="003B56DB"/>
    <w:rsid w:val="003B6BB8"/>
    <w:rsid w:val="003B6CCA"/>
    <w:rsid w:val="003B70E1"/>
    <w:rsid w:val="003B73E9"/>
    <w:rsid w:val="003B755E"/>
    <w:rsid w:val="003C0FDF"/>
    <w:rsid w:val="003C228E"/>
    <w:rsid w:val="003C2AC7"/>
    <w:rsid w:val="003C2B95"/>
    <w:rsid w:val="003C2BB5"/>
    <w:rsid w:val="003C3317"/>
    <w:rsid w:val="003C42A6"/>
    <w:rsid w:val="003C5090"/>
    <w:rsid w:val="003C51A1"/>
    <w:rsid w:val="003C51E7"/>
    <w:rsid w:val="003C6437"/>
    <w:rsid w:val="003C6893"/>
    <w:rsid w:val="003C6DE2"/>
    <w:rsid w:val="003C7350"/>
    <w:rsid w:val="003C780D"/>
    <w:rsid w:val="003C79C2"/>
    <w:rsid w:val="003D0056"/>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159"/>
    <w:rsid w:val="003D7719"/>
    <w:rsid w:val="003E0CAF"/>
    <w:rsid w:val="003E0CE8"/>
    <w:rsid w:val="003E113C"/>
    <w:rsid w:val="003E1C0C"/>
    <w:rsid w:val="003E1CEB"/>
    <w:rsid w:val="003E40EE"/>
    <w:rsid w:val="003E44C9"/>
    <w:rsid w:val="003E454E"/>
    <w:rsid w:val="003E6607"/>
    <w:rsid w:val="003E6796"/>
    <w:rsid w:val="003E7951"/>
    <w:rsid w:val="003E7CB8"/>
    <w:rsid w:val="003F0107"/>
    <w:rsid w:val="003F0BCE"/>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493"/>
    <w:rsid w:val="00402800"/>
    <w:rsid w:val="0040289E"/>
    <w:rsid w:val="004029A4"/>
    <w:rsid w:val="0040340A"/>
    <w:rsid w:val="00403515"/>
    <w:rsid w:val="00404831"/>
    <w:rsid w:val="00404F12"/>
    <w:rsid w:val="00405760"/>
    <w:rsid w:val="0040702C"/>
    <w:rsid w:val="00407661"/>
    <w:rsid w:val="00410314"/>
    <w:rsid w:val="00411A53"/>
    <w:rsid w:val="00411BA4"/>
    <w:rsid w:val="00412063"/>
    <w:rsid w:val="004122DD"/>
    <w:rsid w:val="0041260B"/>
    <w:rsid w:val="0041281F"/>
    <w:rsid w:val="00412EB1"/>
    <w:rsid w:val="00413562"/>
    <w:rsid w:val="0041377E"/>
    <w:rsid w:val="00413DDE"/>
    <w:rsid w:val="00414118"/>
    <w:rsid w:val="0041501F"/>
    <w:rsid w:val="004157BC"/>
    <w:rsid w:val="00415B0A"/>
    <w:rsid w:val="00416084"/>
    <w:rsid w:val="00416902"/>
    <w:rsid w:val="0041703C"/>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27D22"/>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379ED"/>
    <w:rsid w:val="00437A07"/>
    <w:rsid w:val="0044096C"/>
    <w:rsid w:val="00440A0C"/>
    <w:rsid w:val="00440CD0"/>
    <w:rsid w:val="004412A0"/>
    <w:rsid w:val="00441D76"/>
    <w:rsid w:val="00442337"/>
    <w:rsid w:val="004429A9"/>
    <w:rsid w:val="0044314B"/>
    <w:rsid w:val="004437DB"/>
    <w:rsid w:val="00443D62"/>
    <w:rsid w:val="00444BB6"/>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137"/>
    <w:rsid w:val="00451377"/>
    <w:rsid w:val="00451CF7"/>
    <w:rsid w:val="00452750"/>
    <w:rsid w:val="0045281A"/>
    <w:rsid w:val="00452F04"/>
    <w:rsid w:val="00453679"/>
    <w:rsid w:val="00454218"/>
    <w:rsid w:val="004542E7"/>
    <w:rsid w:val="00454D3E"/>
    <w:rsid w:val="0045568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AEB"/>
    <w:rsid w:val="00463EC5"/>
    <w:rsid w:val="004642AE"/>
    <w:rsid w:val="0046490D"/>
    <w:rsid w:val="0046506B"/>
    <w:rsid w:val="0046757E"/>
    <w:rsid w:val="00471125"/>
    <w:rsid w:val="00471BCD"/>
    <w:rsid w:val="00472268"/>
    <w:rsid w:val="00474118"/>
    <w:rsid w:val="0047437A"/>
    <w:rsid w:val="0047453C"/>
    <w:rsid w:val="0047463B"/>
    <w:rsid w:val="00474CC3"/>
    <w:rsid w:val="00474F04"/>
    <w:rsid w:val="00475295"/>
    <w:rsid w:val="00475618"/>
    <w:rsid w:val="00475BE0"/>
    <w:rsid w:val="00480E42"/>
    <w:rsid w:val="00481DD8"/>
    <w:rsid w:val="00482724"/>
    <w:rsid w:val="00482829"/>
    <w:rsid w:val="00483F32"/>
    <w:rsid w:val="004844DC"/>
    <w:rsid w:val="00484817"/>
    <w:rsid w:val="00484C5D"/>
    <w:rsid w:val="00484DF0"/>
    <w:rsid w:val="00485375"/>
    <w:rsid w:val="0048543E"/>
    <w:rsid w:val="0048556F"/>
    <w:rsid w:val="004857F0"/>
    <w:rsid w:val="00485AA9"/>
    <w:rsid w:val="004863D0"/>
    <w:rsid w:val="004868C1"/>
    <w:rsid w:val="00486A3A"/>
    <w:rsid w:val="00486C53"/>
    <w:rsid w:val="00487277"/>
    <w:rsid w:val="00487322"/>
    <w:rsid w:val="0048750F"/>
    <w:rsid w:val="004900CD"/>
    <w:rsid w:val="004928E7"/>
    <w:rsid w:val="00492C48"/>
    <w:rsid w:val="0049388A"/>
    <w:rsid w:val="00493BAC"/>
    <w:rsid w:val="0049465A"/>
    <w:rsid w:val="004950F9"/>
    <w:rsid w:val="004957B5"/>
    <w:rsid w:val="00495EB9"/>
    <w:rsid w:val="00496324"/>
    <w:rsid w:val="00496C2E"/>
    <w:rsid w:val="00496EF8"/>
    <w:rsid w:val="00496F03"/>
    <w:rsid w:val="004A0068"/>
    <w:rsid w:val="004A0CFF"/>
    <w:rsid w:val="004A17E9"/>
    <w:rsid w:val="004A2A39"/>
    <w:rsid w:val="004A2E4A"/>
    <w:rsid w:val="004A3061"/>
    <w:rsid w:val="004A3954"/>
    <w:rsid w:val="004A4502"/>
    <w:rsid w:val="004A495F"/>
    <w:rsid w:val="004A5373"/>
    <w:rsid w:val="004A5483"/>
    <w:rsid w:val="004A5577"/>
    <w:rsid w:val="004A5DD7"/>
    <w:rsid w:val="004A6F38"/>
    <w:rsid w:val="004A7544"/>
    <w:rsid w:val="004A7707"/>
    <w:rsid w:val="004A79AD"/>
    <w:rsid w:val="004A7C35"/>
    <w:rsid w:val="004A7F31"/>
    <w:rsid w:val="004B015C"/>
    <w:rsid w:val="004B02C5"/>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0DBE"/>
    <w:rsid w:val="004D1265"/>
    <w:rsid w:val="004D1875"/>
    <w:rsid w:val="004D1E1D"/>
    <w:rsid w:val="004D21B0"/>
    <w:rsid w:val="004D36CF"/>
    <w:rsid w:val="004D49CC"/>
    <w:rsid w:val="004D5CF7"/>
    <w:rsid w:val="004D5D14"/>
    <w:rsid w:val="004D5DDC"/>
    <w:rsid w:val="004D639A"/>
    <w:rsid w:val="004D6DAD"/>
    <w:rsid w:val="004D7274"/>
    <w:rsid w:val="004D737D"/>
    <w:rsid w:val="004D7AFB"/>
    <w:rsid w:val="004E05D0"/>
    <w:rsid w:val="004E09C2"/>
    <w:rsid w:val="004E0B28"/>
    <w:rsid w:val="004E0CFD"/>
    <w:rsid w:val="004E1CA5"/>
    <w:rsid w:val="004E1DB7"/>
    <w:rsid w:val="004E2659"/>
    <w:rsid w:val="004E39EE"/>
    <w:rsid w:val="004E475C"/>
    <w:rsid w:val="004E47E5"/>
    <w:rsid w:val="004E56E0"/>
    <w:rsid w:val="004E6370"/>
    <w:rsid w:val="004E6F87"/>
    <w:rsid w:val="004E718D"/>
    <w:rsid w:val="004E7225"/>
    <w:rsid w:val="004E7329"/>
    <w:rsid w:val="004E7761"/>
    <w:rsid w:val="004E7AFA"/>
    <w:rsid w:val="004F00D2"/>
    <w:rsid w:val="004F0390"/>
    <w:rsid w:val="004F0497"/>
    <w:rsid w:val="004F0A9A"/>
    <w:rsid w:val="004F0C99"/>
    <w:rsid w:val="004F138A"/>
    <w:rsid w:val="004F21C6"/>
    <w:rsid w:val="004F2C94"/>
    <w:rsid w:val="004F2CB0"/>
    <w:rsid w:val="004F3357"/>
    <w:rsid w:val="004F4918"/>
    <w:rsid w:val="004F60B6"/>
    <w:rsid w:val="004F6428"/>
    <w:rsid w:val="004F6DC3"/>
    <w:rsid w:val="004F70E8"/>
    <w:rsid w:val="004F73FB"/>
    <w:rsid w:val="004F7AAB"/>
    <w:rsid w:val="004F7ABD"/>
    <w:rsid w:val="00500AC9"/>
    <w:rsid w:val="00500EE9"/>
    <w:rsid w:val="005017F7"/>
    <w:rsid w:val="00501FA7"/>
    <w:rsid w:val="005023FC"/>
    <w:rsid w:val="00502D7C"/>
    <w:rsid w:val="00502FC3"/>
    <w:rsid w:val="005034DC"/>
    <w:rsid w:val="00503971"/>
    <w:rsid w:val="005047D7"/>
    <w:rsid w:val="00504AE6"/>
    <w:rsid w:val="00504FFB"/>
    <w:rsid w:val="00505BFA"/>
    <w:rsid w:val="00506034"/>
    <w:rsid w:val="005071B4"/>
    <w:rsid w:val="005072BD"/>
    <w:rsid w:val="0050747A"/>
    <w:rsid w:val="005075EB"/>
    <w:rsid w:val="00507687"/>
    <w:rsid w:val="005076EC"/>
    <w:rsid w:val="005101D8"/>
    <w:rsid w:val="00510349"/>
    <w:rsid w:val="005105E1"/>
    <w:rsid w:val="00510967"/>
    <w:rsid w:val="005117A9"/>
    <w:rsid w:val="00511C38"/>
    <w:rsid w:val="00511CE8"/>
    <w:rsid w:val="00511EF8"/>
    <w:rsid w:val="00511F57"/>
    <w:rsid w:val="005150A3"/>
    <w:rsid w:val="005159E1"/>
    <w:rsid w:val="00515BA0"/>
    <w:rsid w:val="00515C7D"/>
    <w:rsid w:val="00515CBE"/>
    <w:rsid w:val="00515E2B"/>
    <w:rsid w:val="00515F5E"/>
    <w:rsid w:val="0051602D"/>
    <w:rsid w:val="00516632"/>
    <w:rsid w:val="00516C53"/>
    <w:rsid w:val="005174B4"/>
    <w:rsid w:val="00517D69"/>
    <w:rsid w:val="005201FE"/>
    <w:rsid w:val="005215D6"/>
    <w:rsid w:val="005216B7"/>
    <w:rsid w:val="00521AD2"/>
    <w:rsid w:val="00522294"/>
    <w:rsid w:val="00522898"/>
    <w:rsid w:val="00522A7E"/>
    <w:rsid w:val="00522DB9"/>
    <w:rsid w:val="00522F20"/>
    <w:rsid w:val="005232F0"/>
    <w:rsid w:val="0052363F"/>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4F61"/>
    <w:rsid w:val="00535134"/>
    <w:rsid w:val="005360E0"/>
    <w:rsid w:val="00537DF3"/>
    <w:rsid w:val="00541573"/>
    <w:rsid w:val="00542AFB"/>
    <w:rsid w:val="0054348A"/>
    <w:rsid w:val="005444EF"/>
    <w:rsid w:val="0054516F"/>
    <w:rsid w:val="00545934"/>
    <w:rsid w:val="0054626D"/>
    <w:rsid w:val="00546F20"/>
    <w:rsid w:val="00547CA5"/>
    <w:rsid w:val="00550C52"/>
    <w:rsid w:val="0055137B"/>
    <w:rsid w:val="00551A35"/>
    <w:rsid w:val="00551E62"/>
    <w:rsid w:val="00552640"/>
    <w:rsid w:val="00552A95"/>
    <w:rsid w:val="005535B3"/>
    <w:rsid w:val="00554550"/>
    <w:rsid w:val="00554716"/>
    <w:rsid w:val="005548BE"/>
    <w:rsid w:val="005554B5"/>
    <w:rsid w:val="0055736F"/>
    <w:rsid w:val="00557BCE"/>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38E8"/>
    <w:rsid w:val="005A4929"/>
    <w:rsid w:val="005A5471"/>
    <w:rsid w:val="005A5625"/>
    <w:rsid w:val="005A6821"/>
    <w:rsid w:val="005B025B"/>
    <w:rsid w:val="005B0DD5"/>
    <w:rsid w:val="005B2A12"/>
    <w:rsid w:val="005B362A"/>
    <w:rsid w:val="005B3F48"/>
    <w:rsid w:val="005B412D"/>
    <w:rsid w:val="005B42C3"/>
    <w:rsid w:val="005B4802"/>
    <w:rsid w:val="005B4A93"/>
    <w:rsid w:val="005B4DFE"/>
    <w:rsid w:val="005B5254"/>
    <w:rsid w:val="005B7399"/>
    <w:rsid w:val="005B7860"/>
    <w:rsid w:val="005C111F"/>
    <w:rsid w:val="005C1EA6"/>
    <w:rsid w:val="005C2612"/>
    <w:rsid w:val="005C282C"/>
    <w:rsid w:val="005C2F8F"/>
    <w:rsid w:val="005C3714"/>
    <w:rsid w:val="005C3ED2"/>
    <w:rsid w:val="005C3F6E"/>
    <w:rsid w:val="005C42D1"/>
    <w:rsid w:val="005C4BD3"/>
    <w:rsid w:val="005C50AC"/>
    <w:rsid w:val="005C5955"/>
    <w:rsid w:val="005C6BE0"/>
    <w:rsid w:val="005C715D"/>
    <w:rsid w:val="005C7B74"/>
    <w:rsid w:val="005D0B99"/>
    <w:rsid w:val="005D1290"/>
    <w:rsid w:val="005D1740"/>
    <w:rsid w:val="005D2310"/>
    <w:rsid w:val="005D23C4"/>
    <w:rsid w:val="005D308E"/>
    <w:rsid w:val="005D363F"/>
    <w:rsid w:val="005D3A48"/>
    <w:rsid w:val="005D3DC8"/>
    <w:rsid w:val="005D4D13"/>
    <w:rsid w:val="005D4F71"/>
    <w:rsid w:val="005D505A"/>
    <w:rsid w:val="005D50B8"/>
    <w:rsid w:val="005D55B8"/>
    <w:rsid w:val="005D5D6C"/>
    <w:rsid w:val="005D67FB"/>
    <w:rsid w:val="005D6D06"/>
    <w:rsid w:val="005D6D46"/>
    <w:rsid w:val="005D7648"/>
    <w:rsid w:val="005D7AF8"/>
    <w:rsid w:val="005D7EB9"/>
    <w:rsid w:val="005E111F"/>
    <w:rsid w:val="005E17BF"/>
    <w:rsid w:val="005E1B97"/>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50C5"/>
    <w:rsid w:val="005F5192"/>
    <w:rsid w:val="005F5524"/>
    <w:rsid w:val="005F5F3D"/>
    <w:rsid w:val="005F783C"/>
    <w:rsid w:val="00600030"/>
    <w:rsid w:val="006010E9"/>
    <w:rsid w:val="006016E1"/>
    <w:rsid w:val="00601AF6"/>
    <w:rsid w:val="0060236E"/>
    <w:rsid w:val="00602D27"/>
    <w:rsid w:val="006033B0"/>
    <w:rsid w:val="00603938"/>
    <w:rsid w:val="00603A4A"/>
    <w:rsid w:val="00604721"/>
    <w:rsid w:val="00604AD4"/>
    <w:rsid w:val="0060569F"/>
    <w:rsid w:val="00605920"/>
    <w:rsid w:val="006071FA"/>
    <w:rsid w:val="00610A5E"/>
    <w:rsid w:val="00611C89"/>
    <w:rsid w:val="00612C1E"/>
    <w:rsid w:val="00613343"/>
    <w:rsid w:val="006134F2"/>
    <w:rsid w:val="0061381A"/>
    <w:rsid w:val="00613E45"/>
    <w:rsid w:val="00613F3A"/>
    <w:rsid w:val="006144A1"/>
    <w:rsid w:val="00614602"/>
    <w:rsid w:val="00615C11"/>
    <w:rsid w:val="00615EBB"/>
    <w:rsid w:val="00616096"/>
    <w:rsid w:val="006160A2"/>
    <w:rsid w:val="0061681B"/>
    <w:rsid w:val="00616BD0"/>
    <w:rsid w:val="006172AF"/>
    <w:rsid w:val="0061751A"/>
    <w:rsid w:val="00617B85"/>
    <w:rsid w:val="00621245"/>
    <w:rsid w:val="006226D7"/>
    <w:rsid w:val="006235B0"/>
    <w:rsid w:val="00623A68"/>
    <w:rsid w:val="00624A79"/>
    <w:rsid w:val="006302AA"/>
    <w:rsid w:val="00630456"/>
    <w:rsid w:val="006318FF"/>
    <w:rsid w:val="00632986"/>
    <w:rsid w:val="00633D7A"/>
    <w:rsid w:val="00634937"/>
    <w:rsid w:val="00634F4D"/>
    <w:rsid w:val="0063517E"/>
    <w:rsid w:val="00635734"/>
    <w:rsid w:val="006363BD"/>
    <w:rsid w:val="00636529"/>
    <w:rsid w:val="006367DF"/>
    <w:rsid w:val="00636F1E"/>
    <w:rsid w:val="00637F5C"/>
    <w:rsid w:val="006412DC"/>
    <w:rsid w:val="006418C7"/>
    <w:rsid w:val="00641EFD"/>
    <w:rsid w:val="006420FD"/>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7FA"/>
    <w:rsid w:val="00653BCF"/>
    <w:rsid w:val="006543BF"/>
    <w:rsid w:val="00654626"/>
    <w:rsid w:val="00654EF2"/>
    <w:rsid w:val="0065505B"/>
    <w:rsid w:val="006551EB"/>
    <w:rsid w:val="006554FC"/>
    <w:rsid w:val="006566E5"/>
    <w:rsid w:val="0065798C"/>
    <w:rsid w:val="00657DF3"/>
    <w:rsid w:val="00660900"/>
    <w:rsid w:val="00660CDE"/>
    <w:rsid w:val="00661125"/>
    <w:rsid w:val="00662F0E"/>
    <w:rsid w:val="00664624"/>
    <w:rsid w:val="00665EBB"/>
    <w:rsid w:val="00666737"/>
    <w:rsid w:val="00666BC5"/>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71FC"/>
    <w:rsid w:val="00677D4A"/>
    <w:rsid w:val="006808C6"/>
    <w:rsid w:val="00680A38"/>
    <w:rsid w:val="00680C04"/>
    <w:rsid w:val="00681A70"/>
    <w:rsid w:val="00681E71"/>
    <w:rsid w:val="00682668"/>
    <w:rsid w:val="00682BB1"/>
    <w:rsid w:val="00682BCA"/>
    <w:rsid w:val="00682F78"/>
    <w:rsid w:val="006835A4"/>
    <w:rsid w:val="00683917"/>
    <w:rsid w:val="00683BF1"/>
    <w:rsid w:val="0068408B"/>
    <w:rsid w:val="0068523B"/>
    <w:rsid w:val="00685C9C"/>
    <w:rsid w:val="00685FFD"/>
    <w:rsid w:val="00686C77"/>
    <w:rsid w:val="00686E53"/>
    <w:rsid w:val="00686EB2"/>
    <w:rsid w:val="006873C6"/>
    <w:rsid w:val="006900CF"/>
    <w:rsid w:val="00690A7E"/>
    <w:rsid w:val="00690E49"/>
    <w:rsid w:val="0069101D"/>
    <w:rsid w:val="00691944"/>
    <w:rsid w:val="00692A68"/>
    <w:rsid w:val="00693452"/>
    <w:rsid w:val="00693D46"/>
    <w:rsid w:val="00693E0F"/>
    <w:rsid w:val="006942A8"/>
    <w:rsid w:val="00694B5A"/>
    <w:rsid w:val="0069566C"/>
    <w:rsid w:val="00695D85"/>
    <w:rsid w:val="00695E2A"/>
    <w:rsid w:val="006964AA"/>
    <w:rsid w:val="006964D4"/>
    <w:rsid w:val="00696DFD"/>
    <w:rsid w:val="00697893"/>
    <w:rsid w:val="006A042F"/>
    <w:rsid w:val="006A0B8C"/>
    <w:rsid w:val="006A0DA6"/>
    <w:rsid w:val="006A0ECF"/>
    <w:rsid w:val="006A1A6A"/>
    <w:rsid w:val="006A30A2"/>
    <w:rsid w:val="006A310C"/>
    <w:rsid w:val="006A35F6"/>
    <w:rsid w:val="006A48B5"/>
    <w:rsid w:val="006A5693"/>
    <w:rsid w:val="006A588C"/>
    <w:rsid w:val="006A6637"/>
    <w:rsid w:val="006A676C"/>
    <w:rsid w:val="006A6D23"/>
    <w:rsid w:val="006A7195"/>
    <w:rsid w:val="006A79C4"/>
    <w:rsid w:val="006A7A89"/>
    <w:rsid w:val="006A7E7E"/>
    <w:rsid w:val="006B0F51"/>
    <w:rsid w:val="006B1B63"/>
    <w:rsid w:val="006B1BCB"/>
    <w:rsid w:val="006B25DE"/>
    <w:rsid w:val="006B43C4"/>
    <w:rsid w:val="006B4C8D"/>
    <w:rsid w:val="006B5CD1"/>
    <w:rsid w:val="006B74AF"/>
    <w:rsid w:val="006B753F"/>
    <w:rsid w:val="006B7788"/>
    <w:rsid w:val="006C0B77"/>
    <w:rsid w:val="006C1C3B"/>
    <w:rsid w:val="006C21C7"/>
    <w:rsid w:val="006C2486"/>
    <w:rsid w:val="006C2979"/>
    <w:rsid w:val="006C2C9A"/>
    <w:rsid w:val="006C3101"/>
    <w:rsid w:val="006C36B7"/>
    <w:rsid w:val="006C4456"/>
    <w:rsid w:val="006C4672"/>
    <w:rsid w:val="006C4B68"/>
    <w:rsid w:val="006C4E0B"/>
    <w:rsid w:val="006C4E43"/>
    <w:rsid w:val="006C5261"/>
    <w:rsid w:val="006C6206"/>
    <w:rsid w:val="006C643E"/>
    <w:rsid w:val="006C7085"/>
    <w:rsid w:val="006C7A24"/>
    <w:rsid w:val="006D0BAD"/>
    <w:rsid w:val="006D18C4"/>
    <w:rsid w:val="006D1D61"/>
    <w:rsid w:val="006D2932"/>
    <w:rsid w:val="006D33C8"/>
    <w:rsid w:val="006D3671"/>
    <w:rsid w:val="006D36EA"/>
    <w:rsid w:val="006D3925"/>
    <w:rsid w:val="006D4176"/>
    <w:rsid w:val="006D544B"/>
    <w:rsid w:val="006D62B5"/>
    <w:rsid w:val="006D659C"/>
    <w:rsid w:val="006D75A6"/>
    <w:rsid w:val="006E066D"/>
    <w:rsid w:val="006E0A32"/>
    <w:rsid w:val="006E0A73"/>
    <w:rsid w:val="006E0FEE"/>
    <w:rsid w:val="006E1652"/>
    <w:rsid w:val="006E1E5F"/>
    <w:rsid w:val="006E1EEF"/>
    <w:rsid w:val="006E2341"/>
    <w:rsid w:val="006E28C0"/>
    <w:rsid w:val="006E332F"/>
    <w:rsid w:val="006E3B78"/>
    <w:rsid w:val="006E501E"/>
    <w:rsid w:val="006E6C11"/>
    <w:rsid w:val="006E6C91"/>
    <w:rsid w:val="006E7666"/>
    <w:rsid w:val="006F0160"/>
    <w:rsid w:val="006F0B68"/>
    <w:rsid w:val="006F1AD4"/>
    <w:rsid w:val="006F2683"/>
    <w:rsid w:val="006F2732"/>
    <w:rsid w:val="006F34DA"/>
    <w:rsid w:val="006F372C"/>
    <w:rsid w:val="006F580B"/>
    <w:rsid w:val="006F5AD5"/>
    <w:rsid w:val="006F5B58"/>
    <w:rsid w:val="006F5C2D"/>
    <w:rsid w:val="006F5FCF"/>
    <w:rsid w:val="006F75E9"/>
    <w:rsid w:val="006F7C0C"/>
    <w:rsid w:val="00700755"/>
    <w:rsid w:val="0070076F"/>
    <w:rsid w:val="007010AD"/>
    <w:rsid w:val="0070349A"/>
    <w:rsid w:val="00703899"/>
    <w:rsid w:val="00704ABE"/>
    <w:rsid w:val="007054B3"/>
    <w:rsid w:val="007055D4"/>
    <w:rsid w:val="007056E9"/>
    <w:rsid w:val="00705720"/>
    <w:rsid w:val="00705ABC"/>
    <w:rsid w:val="0070646B"/>
    <w:rsid w:val="0070692B"/>
    <w:rsid w:val="00707434"/>
    <w:rsid w:val="00707E34"/>
    <w:rsid w:val="00710AE8"/>
    <w:rsid w:val="007114C4"/>
    <w:rsid w:val="00712220"/>
    <w:rsid w:val="007126FA"/>
    <w:rsid w:val="007130A2"/>
    <w:rsid w:val="0071311D"/>
    <w:rsid w:val="00713173"/>
    <w:rsid w:val="00713BA9"/>
    <w:rsid w:val="007141F8"/>
    <w:rsid w:val="00714ABC"/>
    <w:rsid w:val="00715042"/>
    <w:rsid w:val="007151D2"/>
    <w:rsid w:val="00715463"/>
    <w:rsid w:val="00715F9A"/>
    <w:rsid w:val="00715FAE"/>
    <w:rsid w:val="0071634C"/>
    <w:rsid w:val="0071742C"/>
    <w:rsid w:val="00717A72"/>
    <w:rsid w:val="00717B58"/>
    <w:rsid w:val="0072118A"/>
    <w:rsid w:val="00721810"/>
    <w:rsid w:val="00723025"/>
    <w:rsid w:val="00723069"/>
    <w:rsid w:val="00723CD7"/>
    <w:rsid w:val="007245DC"/>
    <w:rsid w:val="0072563A"/>
    <w:rsid w:val="00726222"/>
    <w:rsid w:val="007302A1"/>
    <w:rsid w:val="00730655"/>
    <w:rsid w:val="00730852"/>
    <w:rsid w:val="00731734"/>
    <w:rsid w:val="00731D77"/>
    <w:rsid w:val="0073212D"/>
    <w:rsid w:val="00732360"/>
    <w:rsid w:val="007329D7"/>
    <w:rsid w:val="00732B99"/>
    <w:rsid w:val="0073342A"/>
    <w:rsid w:val="0073383A"/>
    <w:rsid w:val="0073390A"/>
    <w:rsid w:val="00734BE2"/>
    <w:rsid w:val="00734E64"/>
    <w:rsid w:val="00734FC9"/>
    <w:rsid w:val="007351D6"/>
    <w:rsid w:val="00736B37"/>
    <w:rsid w:val="00736FA0"/>
    <w:rsid w:val="0073717A"/>
    <w:rsid w:val="007374A3"/>
    <w:rsid w:val="00737D2C"/>
    <w:rsid w:val="00740A35"/>
    <w:rsid w:val="00741252"/>
    <w:rsid w:val="007418B9"/>
    <w:rsid w:val="00741C19"/>
    <w:rsid w:val="00741D97"/>
    <w:rsid w:val="00741FCA"/>
    <w:rsid w:val="00743C37"/>
    <w:rsid w:val="00743CAC"/>
    <w:rsid w:val="0074699E"/>
    <w:rsid w:val="00747809"/>
    <w:rsid w:val="00747C9C"/>
    <w:rsid w:val="007515B2"/>
    <w:rsid w:val="00751861"/>
    <w:rsid w:val="007520B4"/>
    <w:rsid w:val="00753D16"/>
    <w:rsid w:val="00754960"/>
    <w:rsid w:val="00754CD7"/>
    <w:rsid w:val="00754D65"/>
    <w:rsid w:val="00755158"/>
    <w:rsid w:val="00755189"/>
    <w:rsid w:val="00756E39"/>
    <w:rsid w:val="00756EB6"/>
    <w:rsid w:val="0076074C"/>
    <w:rsid w:val="007609D3"/>
    <w:rsid w:val="00760BDD"/>
    <w:rsid w:val="007624F6"/>
    <w:rsid w:val="0076268A"/>
    <w:rsid w:val="007655D5"/>
    <w:rsid w:val="00765F73"/>
    <w:rsid w:val="007664B5"/>
    <w:rsid w:val="0076674A"/>
    <w:rsid w:val="00766CCB"/>
    <w:rsid w:val="00766F06"/>
    <w:rsid w:val="00767775"/>
    <w:rsid w:val="007678CD"/>
    <w:rsid w:val="007713BA"/>
    <w:rsid w:val="007722D3"/>
    <w:rsid w:val="00772806"/>
    <w:rsid w:val="00772FEB"/>
    <w:rsid w:val="00773C9F"/>
    <w:rsid w:val="0077443B"/>
    <w:rsid w:val="00774823"/>
    <w:rsid w:val="00775794"/>
    <w:rsid w:val="00776112"/>
    <w:rsid w:val="007763C1"/>
    <w:rsid w:val="00776D7F"/>
    <w:rsid w:val="007771AD"/>
    <w:rsid w:val="00777656"/>
    <w:rsid w:val="00777681"/>
    <w:rsid w:val="007776AA"/>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20"/>
    <w:rsid w:val="00791AB5"/>
    <w:rsid w:val="0079204C"/>
    <w:rsid w:val="007920DA"/>
    <w:rsid w:val="007925AA"/>
    <w:rsid w:val="00792ED5"/>
    <w:rsid w:val="00793292"/>
    <w:rsid w:val="00793B30"/>
    <w:rsid w:val="007947CC"/>
    <w:rsid w:val="00794A53"/>
    <w:rsid w:val="00794CAA"/>
    <w:rsid w:val="00794E4A"/>
    <w:rsid w:val="00794EF5"/>
    <w:rsid w:val="00795840"/>
    <w:rsid w:val="00795A4B"/>
    <w:rsid w:val="00795BCB"/>
    <w:rsid w:val="00796324"/>
    <w:rsid w:val="0079633A"/>
    <w:rsid w:val="00797080"/>
    <w:rsid w:val="00797AB3"/>
    <w:rsid w:val="007A00C9"/>
    <w:rsid w:val="007A014E"/>
    <w:rsid w:val="007A1E11"/>
    <w:rsid w:val="007A1EAA"/>
    <w:rsid w:val="007A22CF"/>
    <w:rsid w:val="007A24CC"/>
    <w:rsid w:val="007A2641"/>
    <w:rsid w:val="007A3016"/>
    <w:rsid w:val="007A3140"/>
    <w:rsid w:val="007A3B6D"/>
    <w:rsid w:val="007A3FDD"/>
    <w:rsid w:val="007A40FB"/>
    <w:rsid w:val="007A4C6D"/>
    <w:rsid w:val="007A5A1B"/>
    <w:rsid w:val="007A5C6D"/>
    <w:rsid w:val="007A641C"/>
    <w:rsid w:val="007A6617"/>
    <w:rsid w:val="007A66EF"/>
    <w:rsid w:val="007A79FD"/>
    <w:rsid w:val="007A7A39"/>
    <w:rsid w:val="007B0B9D"/>
    <w:rsid w:val="007B0E07"/>
    <w:rsid w:val="007B16B1"/>
    <w:rsid w:val="007B1A75"/>
    <w:rsid w:val="007B220C"/>
    <w:rsid w:val="007B26E3"/>
    <w:rsid w:val="007B38A4"/>
    <w:rsid w:val="007B3BC0"/>
    <w:rsid w:val="007B5A43"/>
    <w:rsid w:val="007B5DF7"/>
    <w:rsid w:val="007B6D21"/>
    <w:rsid w:val="007B709B"/>
    <w:rsid w:val="007B7407"/>
    <w:rsid w:val="007B7444"/>
    <w:rsid w:val="007B7FCD"/>
    <w:rsid w:val="007C0135"/>
    <w:rsid w:val="007C0C40"/>
    <w:rsid w:val="007C1343"/>
    <w:rsid w:val="007C2261"/>
    <w:rsid w:val="007C2D29"/>
    <w:rsid w:val="007C43E8"/>
    <w:rsid w:val="007C452A"/>
    <w:rsid w:val="007C4CEF"/>
    <w:rsid w:val="007C5C97"/>
    <w:rsid w:val="007C5EF1"/>
    <w:rsid w:val="007C5F24"/>
    <w:rsid w:val="007C61FC"/>
    <w:rsid w:val="007C7BF5"/>
    <w:rsid w:val="007D0491"/>
    <w:rsid w:val="007D1169"/>
    <w:rsid w:val="007D19B7"/>
    <w:rsid w:val="007D1B61"/>
    <w:rsid w:val="007D1F43"/>
    <w:rsid w:val="007D33DB"/>
    <w:rsid w:val="007D47C3"/>
    <w:rsid w:val="007D4DE9"/>
    <w:rsid w:val="007D4FD4"/>
    <w:rsid w:val="007D5120"/>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76C"/>
    <w:rsid w:val="007E42BE"/>
    <w:rsid w:val="007E47FF"/>
    <w:rsid w:val="007E58DA"/>
    <w:rsid w:val="007E6739"/>
    <w:rsid w:val="007E7062"/>
    <w:rsid w:val="007E7807"/>
    <w:rsid w:val="007E7C5B"/>
    <w:rsid w:val="007F0375"/>
    <w:rsid w:val="007F04FC"/>
    <w:rsid w:val="007F0C1C"/>
    <w:rsid w:val="007F0E1E"/>
    <w:rsid w:val="007F0E2B"/>
    <w:rsid w:val="007F12DE"/>
    <w:rsid w:val="007F206B"/>
    <w:rsid w:val="007F24F1"/>
    <w:rsid w:val="007F29A7"/>
    <w:rsid w:val="007F2A02"/>
    <w:rsid w:val="007F430C"/>
    <w:rsid w:val="007F4803"/>
    <w:rsid w:val="007F49F4"/>
    <w:rsid w:val="007F57EA"/>
    <w:rsid w:val="007F597B"/>
    <w:rsid w:val="007F5F9A"/>
    <w:rsid w:val="007F63AD"/>
    <w:rsid w:val="007F6C24"/>
    <w:rsid w:val="007F77BA"/>
    <w:rsid w:val="007F7D8B"/>
    <w:rsid w:val="008004B4"/>
    <w:rsid w:val="0080083E"/>
    <w:rsid w:val="0080234F"/>
    <w:rsid w:val="00802BBA"/>
    <w:rsid w:val="008031CF"/>
    <w:rsid w:val="008032A3"/>
    <w:rsid w:val="008034F4"/>
    <w:rsid w:val="008035B4"/>
    <w:rsid w:val="008041D5"/>
    <w:rsid w:val="00805720"/>
    <w:rsid w:val="00805BE8"/>
    <w:rsid w:val="00810715"/>
    <w:rsid w:val="00811589"/>
    <w:rsid w:val="00811BE4"/>
    <w:rsid w:val="008121C5"/>
    <w:rsid w:val="00812E55"/>
    <w:rsid w:val="00813353"/>
    <w:rsid w:val="00813650"/>
    <w:rsid w:val="008138CA"/>
    <w:rsid w:val="00813A4D"/>
    <w:rsid w:val="00814A99"/>
    <w:rsid w:val="0081563B"/>
    <w:rsid w:val="00816078"/>
    <w:rsid w:val="00816C95"/>
    <w:rsid w:val="00816E97"/>
    <w:rsid w:val="008171C7"/>
    <w:rsid w:val="008177E3"/>
    <w:rsid w:val="008177EA"/>
    <w:rsid w:val="00820C85"/>
    <w:rsid w:val="00820C89"/>
    <w:rsid w:val="00820CE9"/>
    <w:rsid w:val="00820E6E"/>
    <w:rsid w:val="008218C8"/>
    <w:rsid w:val="00821D0E"/>
    <w:rsid w:val="008222A4"/>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891"/>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4F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07"/>
    <w:rsid w:val="00861824"/>
    <w:rsid w:val="00861AEF"/>
    <w:rsid w:val="00862089"/>
    <w:rsid w:val="008625C4"/>
    <w:rsid w:val="0086298F"/>
    <w:rsid w:val="008650DE"/>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0C15"/>
    <w:rsid w:val="008811C1"/>
    <w:rsid w:val="00881542"/>
    <w:rsid w:val="00881A21"/>
    <w:rsid w:val="00881D8D"/>
    <w:rsid w:val="00882982"/>
    <w:rsid w:val="008837C0"/>
    <w:rsid w:val="008838DD"/>
    <w:rsid w:val="008846DF"/>
    <w:rsid w:val="00885039"/>
    <w:rsid w:val="00885114"/>
    <w:rsid w:val="008860FE"/>
    <w:rsid w:val="00886D1F"/>
    <w:rsid w:val="00887AA9"/>
    <w:rsid w:val="00887E54"/>
    <w:rsid w:val="0089008B"/>
    <w:rsid w:val="008910C3"/>
    <w:rsid w:val="00891DC8"/>
    <w:rsid w:val="00891EE1"/>
    <w:rsid w:val="00893987"/>
    <w:rsid w:val="00893F14"/>
    <w:rsid w:val="00894600"/>
    <w:rsid w:val="00894CF5"/>
    <w:rsid w:val="00894E9C"/>
    <w:rsid w:val="008963EF"/>
    <w:rsid w:val="0089688E"/>
    <w:rsid w:val="00896EFF"/>
    <w:rsid w:val="00897333"/>
    <w:rsid w:val="008A0414"/>
    <w:rsid w:val="008A05E4"/>
    <w:rsid w:val="008A0A3C"/>
    <w:rsid w:val="008A1988"/>
    <w:rsid w:val="008A1C80"/>
    <w:rsid w:val="008A1FBE"/>
    <w:rsid w:val="008A2977"/>
    <w:rsid w:val="008A2E39"/>
    <w:rsid w:val="008A3354"/>
    <w:rsid w:val="008A3C49"/>
    <w:rsid w:val="008A42D3"/>
    <w:rsid w:val="008A444B"/>
    <w:rsid w:val="008A48E2"/>
    <w:rsid w:val="008A4B02"/>
    <w:rsid w:val="008A66A0"/>
    <w:rsid w:val="008A6731"/>
    <w:rsid w:val="008A71CB"/>
    <w:rsid w:val="008A7267"/>
    <w:rsid w:val="008A7737"/>
    <w:rsid w:val="008A7806"/>
    <w:rsid w:val="008A7A79"/>
    <w:rsid w:val="008B03F2"/>
    <w:rsid w:val="008B06EF"/>
    <w:rsid w:val="008B093F"/>
    <w:rsid w:val="008B15C3"/>
    <w:rsid w:val="008B3194"/>
    <w:rsid w:val="008B446A"/>
    <w:rsid w:val="008B4506"/>
    <w:rsid w:val="008B4613"/>
    <w:rsid w:val="008B5AE7"/>
    <w:rsid w:val="008B5E43"/>
    <w:rsid w:val="008B5EB3"/>
    <w:rsid w:val="008B618D"/>
    <w:rsid w:val="008C0330"/>
    <w:rsid w:val="008C178F"/>
    <w:rsid w:val="008C2460"/>
    <w:rsid w:val="008C27FB"/>
    <w:rsid w:val="008C288E"/>
    <w:rsid w:val="008C3304"/>
    <w:rsid w:val="008C4C14"/>
    <w:rsid w:val="008C5375"/>
    <w:rsid w:val="008C5EFC"/>
    <w:rsid w:val="008C60E9"/>
    <w:rsid w:val="008C73C5"/>
    <w:rsid w:val="008C792E"/>
    <w:rsid w:val="008C7B05"/>
    <w:rsid w:val="008D0442"/>
    <w:rsid w:val="008D07C1"/>
    <w:rsid w:val="008D0C2A"/>
    <w:rsid w:val="008D0C70"/>
    <w:rsid w:val="008D141E"/>
    <w:rsid w:val="008D1B7C"/>
    <w:rsid w:val="008D2919"/>
    <w:rsid w:val="008D2DE6"/>
    <w:rsid w:val="008D3035"/>
    <w:rsid w:val="008D3DF5"/>
    <w:rsid w:val="008D51A0"/>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4FAF"/>
    <w:rsid w:val="008E5A5B"/>
    <w:rsid w:val="008E5ABC"/>
    <w:rsid w:val="008E6119"/>
    <w:rsid w:val="008E726B"/>
    <w:rsid w:val="008E7AB0"/>
    <w:rsid w:val="008F0F2A"/>
    <w:rsid w:val="008F129C"/>
    <w:rsid w:val="008F1AB1"/>
    <w:rsid w:val="008F1E75"/>
    <w:rsid w:val="008F279D"/>
    <w:rsid w:val="008F4671"/>
    <w:rsid w:val="008F4DD1"/>
    <w:rsid w:val="008F5D74"/>
    <w:rsid w:val="008F5DDB"/>
    <w:rsid w:val="008F6056"/>
    <w:rsid w:val="008F6AA2"/>
    <w:rsid w:val="008F6AD1"/>
    <w:rsid w:val="008F7EA4"/>
    <w:rsid w:val="008F7F99"/>
    <w:rsid w:val="008F7FB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3BEC"/>
    <w:rsid w:val="009240A0"/>
    <w:rsid w:val="00924494"/>
    <w:rsid w:val="00924514"/>
    <w:rsid w:val="0092473C"/>
    <w:rsid w:val="00924C3C"/>
    <w:rsid w:val="00925F1C"/>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B1C"/>
    <w:rsid w:val="00934D96"/>
    <w:rsid w:val="0093576D"/>
    <w:rsid w:val="00935813"/>
    <w:rsid w:val="009359E7"/>
    <w:rsid w:val="00935C3A"/>
    <w:rsid w:val="00935DCF"/>
    <w:rsid w:val="00936140"/>
    <w:rsid w:val="0093638F"/>
    <w:rsid w:val="00936720"/>
    <w:rsid w:val="00936ED2"/>
    <w:rsid w:val="00936FE3"/>
    <w:rsid w:val="00937065"/>
    <w:rsid w:val="009370AF"/>
    <w:rsid w:val="00937553"/>
    <w:rsid w:val="00940285"/>
    <w:rsid w:val="009415B0"/>
    <w:rsid w:val="0094207D"/>
    <w:rsid w:val="009420E5"/>
    <w:rsid w:val="00942B2B"/>
    <w:rsid w:val="00942C7F"/>
    <w:rsid w:val="0094330C"/>
    <w:rsid w:val="009442DD"/>
    <w:rsid w:val="00944969"/>
    <w:rsid w:val="00944D4B"/>
    <w:rsid w:val="00945383"/>
    <w:rsid w:val="00945698"/>
    <w:rsid w:val="009456C4"/>
    <w:rsid w:val="009457E2"/>
    <w:rsid w:val="00947B39"/>
    <w:rsid w:val="00947E7E"/>
    <w:rsid w:val="009509AA"/>
    <w:rsid w:val="00951344"/>
    <w:rsid w:val="0095139A"/>
    <w:rsid w:val="00952199"/>
    <w:rsid w:val="009524F9"/>
    <w:rsid w:val="009530EC"/>
    <w:rsid w:val="00953E16"/>
    <w:rsid w:val="00953EF9"/>
    <w:rsid w:val="009542AC"/>
    <w:rsid w:val="00954F01"/>
    <w:rsid w:val="00956A19"/>
    <w:rsid w:val="009570F9"/>
    <w:rsid w:val="0095767C"/>
    <w:rsid w:val="0096029D"/>
    <w:rsid w:val="009606B5"/>
    <w:rsid w:val="00960703"/>
    <w:rsid w:val="00961987"/>
    <w:rsid w:val="00961BB2"/>
    <w:rsid w:val="00962108"/>
    <w:rsid w:val="00962F19"/>
    <w:rsid w:val="009638D6"/>
    <w:rsid w:val="00964832"/>
    <w:rsid w:val="00964B7E"/>
    <w:rsid w:val="00964CAC"/>
    <w:rsid w:val="00964CE4"/>
    <w:rsid w:val="00964F31"/>
    <w:rsid w:val="0096570B"/>
    <w:rsid w:val="0096588D"/>
    <w:rsid w:val="009660D3"/>
    <w:rsid w:val="00966A2F"/>
    <w:rsid w:val="00966EFB"/>
    <w:rsid w:val="009673F4"/>
    <w:rsid w:val="00967C07"/>
    <w:rsid w:val="0097143F"/>
    <w:rsid w:val="0097185F"/>
    <w:rsid w:val="00973663"/>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020"/>
    <w:rsid w:val="00984F60"/>
    <w:rsid w:val="00985066"/>
    <w:rsid w:val="00990BDD"/>
    <w:rsid w:val="00991657"/>
    <w:rsid w:val="009924AD"/>
    <w:rsid w:val="00992B84"/>
    <w:rsid w:val="009932AC"/>
    <w:rsid w:val="00993820"/>
    <w:rsid w:val="00993CF0"/>
    <w:rsid w:val="00994351"/>
    <w:rsid w:val="009947FC"/>
    <w:rsid w:val="0099547A"/>
    <w:rsid w:val="009960A3"/>
    <w:rsid w:val="009962C8"/>
    <w:rsid w:val="00996A8F"/>
    <w:rsid w:val="00996EA7"/>
    <w:rsid w:val="009A0810"/>
    <w:rsid w:val="009A128D"/>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4DC"/>
    <w:rsid w:val="009A7598"/>
    <w:rsid w:val="009A7F9C"/>
    <w:rsid w:val="009B04BF"/>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323"/>
    <w:rsid w:val="009C364F"/>
    <w:rsid w:val="009C3C80"/>
    <w:rsid w:val="009C3F80"/>
    <w:rsid w:val="009C45EC"/>
    <w:rsid w:val="009C492F"/>
    <w:rsid w:val="009C4BF0"/>
    <w:rsid w:val="009C5A80"/>
    <w:rsid w:val="009C5C1E"/>
    <w:rsid w:val="009C5D77"/>
    <w:rsid w:val="009C66BD"/>
    <w:rsid w:val="009D01D1"/>
    <w:rsid w:val="009D1026"/>
    <w:rsid w:val="009D123F"/>
    <w:rsid w:val="009D2404"/>
    <w:rsid w:val="009D286F"/>
    <w:rsid w:val="009D2A38"/>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504"/>
    <w:rsid w:val="009E27B9"/>
    <w:rsid w:val="009E2CA2"/>
    <w:rsid w:val="009E375F"/>
    <w:rsid w:val="009E39D4"/>
    <w:rsid w:val="009E40A3"/>
    <w:rsid w:val="009E433B"/>
    <w:rsid w:val="009E48BF"/>
    <w:rsid w:val="009E4FDB"/>
    <w:rsid w:val="009E5401"/>
    <w:rsid w:val="009E7BDB"/>
    <w:rsid w:val="009F099E"/>
    <w:rsid w:val="009F0F9E"/>
    <w:rsid w:val="009F14E0"/>
    <w:rsid w:val="009F1E67"/>
    <w:rsid w:val="009F2826"/>
    <w:rsid w:val="009F319D"/>
    <w:rsid w:val="009F36E9"/>
    <w:rsid w:val="009F38A0"/>
    <w:rsid w:val="009F3F02"/>
    <w:rsid w:val="009F42FA"/>
    <w:rsid w:val="009F4593"/>
    <w:rsid w:val="009F47E0"/>
    <w:rsid w:val="009F5022"/>
    <w:rsid w:val="009F5F06"/>
    <w:rsid w:val="009F6381"/>
    <w:rsid w:val="009F7000"/>
    <w:rsid w:val="009F7DC2"/>
    <w:rsid w:val="009F7E69"/>
    <w:rsid w:val="00A00184"/>
    <w:rsid w:val="00A00B71"/>
    <w:rsid w:val="00A01643"/>
    <w:rsid w:val="00A01793"/>
    <w:rsid w:val="00A01874"/>
    <w:rsid w:val="00A01E1F"/>
    <w:rsid w:val="00A020B5"/>
    <w:rsid w:val="00A025B2"/>
    <w:rsid w:val="00A035C9"/>
    <w:rsid w:val="00A0423A"/>
    <w:rsid w:val="00A04370"/>
    <w:rsid w:val="00A04477"/>
    <w:rsid w:val="00A04C8C"/>
    <w:rsid w:val="00A05CA1"/>
    <w:rsid w:val="00A062D7"/>
    <w:rsid w:val="00A065D8"/>
    <w:rsid w:val="00A072FF"/>
    <w:rsid w:val="00A0758F"/>
    <w:rsid w:val="00A10D76"/>
    <w:rsid w:val="00A1125C"/>
    <w:rsid w:val="00A11525"/>
    <w:rsid w:val="00A11887"/>
    <w:rsid w:val="00A11BD2"/>
    <w:rsid w:val="00A11C28"/>
    <w:rsid w:val="00A134D4"/>
    <w:rsid w:val="00A138F2"/>
    <w:rsid w:val="00A13D55"/>
    <w:rsid w:val="00A13F70"/>
    <w:rsid w:val="00A14FF6"/>
    <w:rsid w:val="00A153BF"/>
    <w:rsid w:val="00A153E5"/>
    <w:rsid w:val="00A1570A"/>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484"/>
    <w:rsid w:val="00A2556F"/>
    <w:rsid w:val="00A256A9"/>
    <w:rsid w:val="00A25830"/>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484"/>
    <w:rsid w:val="00A376B7"/>
    <w:rsid w:val="00A37DC4"/>
    <w:rsid w:val="00A4011D"/>
    <w:rsid w:val="00A41A5B"/>
    <w:rsid w:val="00A41BF5"/>
    <w:rsid w:val="00A429C5"/>
    <w:rsid w:val="00A43434"/>
    <w:rsid w:val="00A44778"/>
    <w:rsid w:val="00A46759"/>
    <w:rsid w:val="00A469E7"/>
    <w:rsid w:val="00A47460"/>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56E90"/>
    <w:rsid w:val="00A5704E"/>
    <w:rsid w:val="00A57AED"/>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4774"/>
    <w:rsid w:val="00A74B96"/>
    <w:rsid w:val="00A7537A"/>
    <w:rsid w:val="00A75557"/>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8A9"/>
    <w:rsid w:val="00A9371E"/>
    <w:rsid w:val="00A93F9F"/>
    <w:rsid w:val="00A9420E"/>
    <w:rsid w:val="00A95047"/>
    <w:rsid w:val="00A9505C"/>
    <w:rsid w:val="00A952B4"/>
    <w:rsid w:val="00A963D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6253"/>
    <w:rsid w:val="00AA68C7"/>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4CA7"/>
    <w:rsid w:val="00AC5258"/>
    <w:rsid w:val="00AC573A"/>
    <w:rsid w:val="00AC5FC3"/>
    <w:rsid w:val="00AC630E"/>
    <w:rsid w:val="00AC6D6B"/>
    <w:rsid w:val="00AC715B"/>
    <w:rsid w:val="00AD0613"/>
    <w:rsid w:val="00AD0E75"/>
    <w:rsid w:val="00AD1106"/>
    <w:rsid w:val="00AD2CA6"/>
    <w:rsid w:val="00AD4307"/>
    <w:rsid w:val="00AD45B8"/>
    <w:rsid w:val="00AD4638"/>
    <w:rsid w:val="00AD46F7"/>
    <w:rsid w:val="00AD56B1"/>
    <w:rsid w:val="00AD5BC4"/>
    <w:rsid w:val="00AD6250"/>
    <w:rsid w:val="00AD70A4"/>
    <w:rsid w:val="00AD7400"/>
    <w:rsid w:val="00AD7736"/>
    <w:rsid w:val="00AD79A2"/>
    <w:rsid w:val="00AD7D0E"/>
    <w:rsid w:val="00AE0607"/>
    <w:rsid w:val="00AE08F8"/>
    <w:rsid w:val="00AE0AC4"/>
    <w:rsid w:val="00AE10CE"/>
    <w:rsid w:val="00AE172F"/>
    <w:rsid w:val="00AE192C"/>
    <w:rsid w:val="00AE2136"/>
    <w:rsid w:val="00AE32DC"/>
    <w:rsid w:val="00AE4A30"/>
    <w:rsid w:val="00AE4B1D"/>
    <w:rsid w:val="00AE4EA3"/>
    <w:rsid w:val="00AE56CE"/>
    <w:rsid w:val="00AE5B08"/>
    <w:rsid w:val="00AE679F"/>
    <w:rsid w:val="00AE6A13"/>
    <w:rsid w:val="00AE70D4"/>
    <w:rsid w:val="00AE748F"/>
    <w:rsid w:val="00AE751C"/>
    <w:rsid w:val="00AE7868"/>
    <w:rsid w:val="00AE7AEA"/>
    <w:rsid w:val="00AE7CAF"/>
    <w:rsid w:val="00AE7E69"/>
    <w:rsid w:val="00AE7F49"/>
    <w:rsid w:val="00AF0407"/>
    <w:rsid w:val="00AF049B"/>
    <w:rsid w:val="00AF31B3"/>
    <w:rsid w:val="00AF3240"/>
    <w:rsid w:val="00AF47AE"/>
    <w:rsid w:val="00AF4B78"/>
    <w:rsid w:val="00AF4C64"/>
    <w:rsid w:val="00AF4D19"/>
    <w:rsid w:val="00AF4D8B"/>
    <w:rsid w:val="00AF4DA0"/>
    <w:rsid w:val="00AF4DA7"/>
    <w:rsid w:val="00AF5584"/>
    <w:rsid w:val="00AF5D80"/>
    <w:rsid w:val="00AF5EFB"/>
    <w:rsid w:val="00AF6A26"/>
    <w:rsid w:val="00AF7242"/>
    <w:rsid w:val="00AF78B4"/>
    <w:rsid w:val="00AF7A00"/>
    <w:rsid w:val="00AF7D13"/>
    <w:rsid w:val="00B00074"/>
    <w:rsid w:val="00B0024F"/>
    <w:rsid w:val="00B00885"/>
    <w:rsid w:val="00B01FC6"/>
    <w:rsid w:val="00B02E4F"/>
    <w:rsid w:val="00B03F11"/>
    <w:rsid w:val="00B045A7"/>
    <w:rsid w:val="00B0497B"/>
    <w:rsid w:val="00B05480"/>
    <w:rsid w:val="00B06467"/>
    <w:rsid w:val="00B067CA"/>
    <w:rsid w:val="00B06D2F"/>
    <w:rsid w:val="00B0714C"/>
    <w:rsid w:val="00B07B39"/>
    <w:rsid w:val="00B1165F"/>
    <w:rsid w:val="00B1181D"/>
    <w:rsid w:val="00B125DC"/>
    <w:rsid w:val="00B12B26"/>
    <w:rsid w:val="00B12C73"/>
    <w:rsid w:val="00B12D17"/>
    <w:rsid w:val="00B1331F"/>
    <w:rsid w:val="00B147ED"/>
    <w:rsid w:val="00B1487B"/>
    <w:rsid w:val="00B15386"/>
    <w:rsid w:val="00B163F8"/>
    <w:rsid w:val="00B179CD"/>
    <w:rsid w:val="00B2077A"/>
    <w:rsid w:val="00B210CD"/>
    <w:rsid w:val="00B2118E"/>
    <w:rsid w:val="00B213A9"/>
    <w:rsid w:val="00B21A9A"/>
    <w:rsid w:val="00B21F3B"/>
    <w:rsid w:val="00B23667"/>
    <w:rsid w:val="00B23802"/>
    <w:rsid w:val="00B243B9"/>
    <w:rsid w:val="00B2472D"/>
    <w:rsid w:val="00B24887"/>
    <w:rsid w:val="00B24CA0"/>
    <w:rsid w:val="00B2549F"/>
    <w:rsid w:val="00B25789"/>
    <w:rsid w:val="00B262E9"/>
    <w:rsid w:val="00B26C82"/>
    <w:rsid w:val="00B26DA6"/>
    <w:rsid w:val="00B278D6"/>
    <w:rsid w:val="00B30018"/>
    <w:rsid w:val="00B32869"/>
    <w:rsid w:val="00B335AA"/>
    <w:rsid w:val="00B34272"/>
    <w:rsid w:val="00B346CF"/>
    <w:rsid w:val="00B34F37"/>
    <w:rsid w:val="00B3618F"/>
    <w:rsid w:val="00B36E03"/>
    <w:rsid w:val="00B373D1"/>
    <w:rsid w:val="00B37905"/>
    <w:rsid w:val="00B404CB"/>
    <w:rsid w:val="00B4108D"/>
    <w:rsid w:val="00B42955"/>
    <w:rsid w:val="00B42AC9"/>
    <w:rsid w:val="00B438EE"/>
    <w:rsid w:val="00B43CED"/>
    <w:rsid w:val="00B43E4D"/>
    <w:rsid w:val="00B43EBE"/>
    <w:rsid w:val="00B43F6F"/>
    <w:rsid w:val="00B44895"/>
    <w:rsid w:val="00B44BFE"/>
    <w:rsid w:val="00B45376"/>
    <w:rsid w:val="00B45B96"/>
    <w:rsid w:val="00B45DAF"/>
    <w:rsid w:val="00B46637"/>
    <w:rsid w:val="00B467BA"/>
    <w:rsid w:val="00B51799"/>
    <w:rsid w:val="00B520D2"/>
    <w:rsid w:val="00B5288F"/>
    <w:rsid w:val="00B53643"/>
    <w:rsid w:val="00B54A88"/>
    <w:rsid w:val="00B54AFE"/>
    <w:rsid w:val="00B5551F"/>
    <w:rsid w:val="00B55E27"/>
    <w:rsid w:val="00B55F5F"/>
    <w:rsid w:val="00B5697D"/>
    <w:rsid w:val="00B56F08"/>
    <w:rsid w:val="00B5704E"/>
    <w:rsid w:val="00B57265"/>
    <w:rsid w:val="00B6135E"/>
    <w:rsid w:val="00B61F72"/>
    <w:rsid w:val="00B633AE"/>
    <w:rsid w:val="00B63EC9"/>
    <w:rsid w:val="00B64480"/>
    <w:rsid w:val="00B66067"/>
    <w:rsid w:val="00B66077"/>
    <w:rsid w:val="00B66431"/>
    <w:rsid w:val="00B665D2"/>
    <w:rsid w:val="00B66816"/>
    <w:rsid w:val="00B66829"/>
    <w:rsid w:val="00B66DB9"/>
    <w:rsid w:val="00B67031"/>
    <w:rsid w:val="00B6737C"/>
    <w:rsid w:val="00B67A2D"/>
    <w:rsid w:val="00B67BB8"/>
    <w:rsid w:val="00B7214D"/>
    <w:rsid w:val="00B725B8"/>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4C4E"/>
    <w:rsid w:val="00B873E9"/>
    <w:rsid w:val="00B87725"/>
    <w:rsid w:val="00B879F7"/>
    <w:rsid w:val="00B87A16"/>
    <w:rsid w:val="00B87CEF"/>
    <w:rsid w:val="00B90100"/>
    <w:rsid w:val="00B90BE6"/>
    <w:rsid w:val="00B91405"/>
    <w:rsid w:val="00B914B3"/>
    <w:rsid w:val="00B91687"/>
    <w:rsid w:val="00B91A6B"/>
    <w:rsid w:val="00B93E0F"/>
    <w:rsid w:val="00B94013"/>
    <w:rsid w:val="00B951D6"/>
    <w:rsid w:val="00B96919"/>
    <w:rsid w:val="00B969A0"/>
    <w:rsid w:val="00B96D64"/>
    <w:rsid w:val="00B9755C"/>
    <w:rsid w:val="00BA10C0"/>
    <w:rsid w:val="00BA1A78"/>
    <w:rsid w:val="00BA1B84"/>
    <w:rsid w:val="00BA2031"/>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2B76"/>
    <w:rsid w:val="00BB472C"/>
    <w:rsid w:val="00BB572E"/>
    <w:rsid w:val="00BB5C64"/>
    <w:rsid w:val="00BB621D"/>
    <w:rsid w:val="00BB65DE"/>
    <w:rsid w:val="00BB74FD"/>
    <w:rsid w:val="00BB7FF9"/>
    <w:rsid w:val="00BC04C9"/>
    <w:rsid w:val="00BC16F5"/>
    <w:rsid w:val="00BC2C56"/>
    <w:rsid w:val="00BC44FE"/>
    <w:rsid w:val="00BC4971"/>
    <w:rsid w:val="00BC597A"/>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50B5"/>
    <w:rsid w:val="00BD6404"/>
    <w:rsid w:val="00BE0132"/>
    <w:rsid w:val="00BE0155"/>
    <w:rsid w:val="00BE17B1"/>
    <w:rsid w:val="00BE20D5"/>
    <w:rsid w:val="00BE33AE"/>
    <w:rsid w:val="00BE45E1"/>
    <w:rsid w:val="00BE4742"/>
    <w:rsid w:val="00BE537A"/>
    <w:rsid w:val="00BE59A6"/>
    <w:rsid w:val="00BE5AC3"/>
    <w:rsid w:val="00BE6A08"/>
    <w:rsid w:val="00BE6CE7"/>
    <w:rsid w:val="00BE6DB8"/>
    <w:rsid w:val="00BE759D"/>
    <w:rsid w:val="00BF0088"/>
    <w:rsid w:val="00BF01B1"/>
    <w:rsid w:val="00BF046F"/>
    <w:rsid w:val="00BF056F"/>
    <w:rsid w:val="00BF0E7D"/>
    <w:rsid w:val="00BF1209"/>
    <w:rsid w:val="00BF1D81"/>
    <w:rsid w:val="00BF3F46"/>
    <w:rsid w:val="00BF418A"/>
    <w:rsid w:val="00BF450A"/>
    <w:rsid w:val="00BF47AA"/>
    <w:rsid w:val="00BF4E8D"/>
    <w:rsid w:val="00BF4FE9"/>
    <w:rsid w:val="00BF5398"/>
    <w:rsid w:val="00BF5E9C"/>
    <w:rsid w:val="00BF6280"/>
    <w:rsid w:val="00BF7223"/>
    <w:rsid w:val="00C01308"/>
    <w:rsid w:val="00C01D50"/>
    <w:rsid w:val="00C021DC"/>
    <w:rsid w:val="00C0274D"/>
    <w:rsid w:val="00C0288F"/>
    <w:rsid w:val="00C035FD"/>
    <w:rsid w:val="00C0432A"/>
    <w:rsid w:val="00C047AC"/>
    <w:rsid w:val="00C056DC"/>
    <w:rsid w:val="00C06335"/>
    <w:rsid w:val="00C07076"/>
    <w:rsid w:val="00C078AC"/>
    <w:rsid w:val="00C07EFE"/>
    <w:rsid w:val="00C113E1"/>
    <w:rsid w:val="00C1175B"/>
    <w:rsid w:val="00C1195A"/>
    <w:rsid w:val="00C11F26"/>
    <w:rsid w:val="00C11FB7"/>
    <w:rsid w:val="00C120AD"/>
    <w:rsid w:val="00C1329B"/>
    <w:rsid w:val="00C13563"/>
    <w:rsid w:val="00C1413E"/>
    <w:rsid w:val="00C14E72"/>
    <w:rsid w:val="00C1572F"/>
    <w:rsid w:val="00C159B4"/>
    <w:rsid w:val="00C16ECC"/>
    <w:rsid w:val="00C17AF4"/>
    <w:rsid w:val="00C17CA4"/>
    <w:rsid w:val="00C20B33"/>
    <w:rsid w:val="00C21411"/>
    <w:rsid w:val="00C21E1A"/>
    <w:rsid w:val="00C21E5B"/>
    <w:rsid w:val="00C21FC3"/>
    <w:rsid w:val="00C22219"/>
    <w:rsid w:val="00C2239A"/>
    <w:rsid w:val="00C22AE4"/>
    <w:rsid w:val="00C24C05"/>
    <w:rsid w:val="00C24D18"/>
    <w:rsid w:val="00C24D2F"/>
    <w:rsid w:val="00C252FC"/>
    <w:rsid w:val="00C25E03"/>
    <w:rsid w:val="00C26222"/>
    <w:rsid w:val="00C265D2"/>
    <w:rsid w:val="00C274C9"/>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765"/>
    <w:rsid w:val="00C36D31"/>
    <w:rsid w:val="00C370E0"/>
    <w:rsid w:val="00C378B7"/>
    <w:rsid w:val="00C404C3"/>
    <w:rsid w:val="00C406BE"/>
    <w:rsid w:val="00C40BFD"/>
    <w:rsid w:val="00C41760"/>
    <w:rsid w:val="00C41EA7"/>
    <w:rsid w:val="00C41F80"/>
    <w:rsid w:val="00C421B5"/>
    <w:rsid w:val="00C424AC"/>
    <w:rsid w:val="00C43BA1"/>
    <w:rsid w:val="00C43DAB"/>
    <w:rsid w:val="00C4474E"/>
    <w:rsid w:val="00C44C99"/>
    <w:rsid w:val="00C463F7"/>
    <w:rsid w:val="00C46457"/>
    <w:rsid w:val="00C46608"/>
    <w:rsid w:val="00C46774"/>
    <w:rsid w:val="00C47E65"/>
    <w:rsid w:val="00C47F08"/>
    <w:rsid w:val="00C50362"/>
    <w:rsid w:val="00C505B8"/>
    <w:rsid w:val="00C506D4"/>
    <w:rsid w:val="00C506E3"/>
    <w:rsid w:val="00C50BB9"/>
    <w:rsid w:val="00C50C7D"/>
    <w:rsid w:val="00C50D61"/>
    <w:rsid w:val="00C514A6"/>
    <w:rsid w:val="00C521B3"/>
    <w:rsid w:val="00C533BA"/>
    <w:rsid w:val="00C536A5"/>
    <w:rsid w:val="00C55C8B"/>
    <w:rsid w:val="00C561A6"/>
    <w:rsid w:val="00C5739F"/>
    <w:rsid w:val="00C57562"/>
    <w:rsid w:val="00C5770E"/>
    <w:rsid w:val="00C57A2F"/>
    <w:rsid w:val="00C57CF0"/>
    <w:rsid w:val="00C61499"/>
    <w:rsid w:val="00C61E0C"/>
    <w:rsid w:val="00C62089"/>
    <w:rsid w:val="00C62283"/>
    <w:rsid w:val="00C634CB"/>
    <w:rsid w:val="00C63557"/>
    <w:rsid w:val="00C635A5"/>
    <w:rsid w:val="00C6434E"/>
    <w:rsid w:val="00C6481F"/>
    <w:rsid w:val="00C649BD"/>
    <w:rsid w:val="00C657A7"/>
    <w:rsid w:val="00C65891"/>
    <w:rsid w:val="00C6650A"/>
    <w:rsid w:val="00C667CB"/>
    <w:rsid w:val="00C6695F"/>
    <w:rsid w:val="00C66AC9"/>
    <w:rsid w:val="00C67512"/>
    <w:rsid w:val="00C70AF6"/>
    <w:rsid w:val="00C717FD"/>
    <w:rsid w:val="00C724D3"/>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06F"/>
    <w:rsid w:val="00C85314"/>
    <w:rsid w:val="00C85354"/>
    <w:rsid w:val="00C859EB"/>
    <w:rsid w:val="00C86A1F"/>
    <w:rsid w:val="00C86ABA"/>
    <w:rsid w:val="00C902B6"/>
    <w:rsid w:val="00C91701"/>
    <w:rsid w:val="00C921BD"/>
    <w:rsid w:val="00C92FC8"/>
    <w:rsid w:val="00C938CB"/>
    <w:rsid w:val="00C941AE"/>
    <w:rsid w:val="00C941CD"/>
    <w:rsid w:val="00C943F3"/>
    <w:rsid w:val="00C9520B"/>
    <w:rsid w:val="00C95AA3"/>
    <w:rsid w:val="00C95F1C"/>
    <w:rsid w:val="00C962A0"/>
    <w:rsid w:val="00C96C8C"/>
    <w:rsid w:val="00C976BC"/>
    <w:rsid w:val="00C97EE8"/>
    <w:rsid w:val="00CA0172"/>
    <w:rsid w:val="00CA03E1"/>
    <w:rsid w:val="00CA0461"/>
    <w:rsid w:val="00CA08C6"/>
    <w:rsid w:val="00CA0A77"/>
    <w:rsid w:val="00CA0BAE"/>
    <w:rsid w:val="00CA115E"/>
    <w:rsid w:val="00CA14C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33C7"/>
    <w:rsid w:val="00CB3501"/>
    <w:rsid w:val="00CB3839"/>
    <w:rsid w:val="00CB48A8"/>
    <w:rsid w:val="00CB5F7C"/>
    <w:rsid w:val="00CB6875"/>
    <w:rsid w:val="00CB69BC"/>
    <w:rsid w:val="00CB6DA7"/>
    <w:rsid w:val="00CB78F9"/>
    <w:rsid w:val="00CB7969"/>
    <w:rsid w:val="00CB7E4C"/>
    <w:rsid w:val="00CB7E99"/>
    <w:rsid w:val="00CC016A"/>
    <w:rsid w:val="00CC0664"/>
    <w:rsid w:val="00CC07FF"/>
    <w:rsid w:val="00CC0A25"/>
    <w:rsid w:val="00CC0A54"/>
    <w:rsid w:val="00CC0F14"/>
    <w:rsid w:val="00CC1A02"/>
    <w:rsid w:val="00CC1A30"/>
    <w:rsid w:val="00CC203A"/>
    <w:rsid w:val="00CC2349"/>
    <w:rsid w:val="00CC25B4"/>
    <w:rsid w:val="00CC2664"/>
    <w:rsid w:val="00CC30B6"/>
    <w:rsid w:val="00CC315D"/>
    <w:rsid w:val="00CC3768"/>
    <w:rsid w:val="00CC46CC"/>
    <w:rsid w:val="00CC4B46"/>
    <w:rsid w:val="00CC524F"/>
    <w:rsid w:val="00CC537A"/>
    <w:rsid w:val="00CC5443"/>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4678"/>
    <w:rsid w:val="00CD5E18"/>
    <w:rsid w:val="00CD5E63"/>
    <w:rsid w:val="00CD629F"/>
    <w:rsid w:val="00CD62F5"/>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E7D3E"/>
    <w:rsid w:val="00CF0321"/>
    <w:rsid w:val="00CF07A0"/>
    <w:rsid w:val="00CF09CD"/>
    <w:rsid w:val="00CF0CF4"/>
    <w:rsid w:val="00CF21FF"/>
    <w:rsid w:val="00CF2802"/>
    <w:rsid w:val="00CF2D20"/>
    <w:rsid w:val="00CF3352"/>
    <w:rsid w:val="00CF4156"/>
    <w:rsid w:val="00CF4244"/>
    <w:rsid w:val="00CF4305"/>
    <w:rsid w:val="00CF491E"/>
    <w:rsid w:val="00CF4932"/>
    <w:rsid w:val="00CF5090"/>
    <w:rsid w:val="00CF5249"/>
    <w:rsid w:val="00CF528E"/>
    <w:rsid w:val="00CF6747"/>
    <w:rsid w:val="00CF7287"/>
    <w:rsid w:val="00CF74A4"/>
    <w:rsid w:val="00D0036C"/>
    <w:rsid w:val="00D00961"/>
    <w:rsid w:val="00D013B2"/>
    <w:rsid w:val="00D01438"/>
    <w:rsid w:val="00D020A2"/>
    <w:rsid w:val="00D028E6"/>
    <w:rsid w:val="00D03A00"/>
    <w:rsid w:val="00D03D00"/>
    <w:rsid w:val="00D04746"/>
    <w:rsid w:val="00D05AD3"/>
    <w:rsid w:val="00D05C30"/>
    <w:rsid w:val="00D05FB9"/>
    <w:rsid w:val="00D06DE8"/>
    <w:rsid w:val="00D07BC1"/>
    <w:rsid w:val="00D10052"/>
    <w:rsid w:val="00D10DE3"/>
    <w:rsid w:val="00D11359"/>
    <w:rsid w:val="00D114F4"/>
    <w:rsid w:val="00D11EE8"/>
    <w:rsid w:val="00D12DD0"/>
    <w:rsid w:val="00D12E3B"/>
    <w:rsid w:val="00D12EBE"/>
    <w:rsid w:val="00D13052"/>
    <w:rsid w:val="00D137AE"/>
    <w:rsid w:val="00D14165"/>
    <w:rsid w:val="00D14955"/>
    <w:rsid w:val="00D14C65"/>
    <w:rsid w:val="00D14E02"/>
    <w:rsid w:val="00D14EFD"/>
    <w:rsid w:val="00D15132"/>
    <w:rsid w:val="00D15F59"/>
    <w:rsid w:val="00D16A3D"/>
    <w:rsid w:val="00D17564"/>
    <w:rsid w:val="00D17D0B"/>
    <w:rsid w:val="00D201AE"/>
    <w:rsid w:val="00D20D9A"/>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6A1"/>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78"/>
    <w:rsid w:val="00D416A5"/>
    <w:rsid w:val="00D439EC"/>
    <w:rsid w:val="00D43FD7"/>
    <w:rsid w:val="00D4543C"/>
    <w:rsid w:val="00D45D72"/>
    <w:rsid w:val="00D462A6"/>
    <w:rsid w:val="00D468DB"/>
    <w:rsid w:val="00D5040A"/>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0573"/>
    <w:rsid w:val="00D617B8"/>
    <w:rsid w:val="00D618CD"/>
    <w:rsid w:val="00D62E18"/>
    <w:rsid w:val="00D63596"/>
    <w:rsid w:val="00D64C5A"/>
    <w:rsid w:val="00D6519F"/>
    <w:rsid w:val="00D65350"/>
    <w:rsid w:val="00D658DA"/>
    <w:rsid w:val="00D67295"/>
    <w:rsid w:val="00D67C2E"/>
    <w:rsid w:val="00D67DA6"/>
    <w:rsid w:val="00D67FCF"/>
    <w:rsid w:val="00D709CE"/>
    <w:rsid w:val="00D70D3F"/>
    <w:rsid w:val="00D71D51"/>
    <w:rsid w:val="00D71F73"/>
    <w:rsid w:val="00D7239F"/>
    <w:rsid w:val="00D73838"/>
    <w:rsid w:val="00D73B58"/>
    <w:rsid w:val="00D740BB"/>
    <w:rsid w:val="00D756CF"/>
    <w:rsid w:val="00D757D2"/>
    <w:rsid w:val="00D760BE"/>
    <w:rsid w:val="00D762B5"/>
    <w:rsid w:val="00D778C1"/>
    <w:rsid w:val="00D77B64"/>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6E4B"/>
    <w:rsid w:val="00D8722F"/>
    <w:rsid w:val="00D907B1"/>
    <w:rsid w:val="00D920F5"/>
    <w:rsid w:val="00D922AD"/>
    <w:rsid w:val="00D92D5D"/>
    <w:rsid w:val="00D930A9"/>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455"/>
    <w:rsid w:val="00DA085B"/>
    <w:rsid w:val="00DA0D62"/>
    <w:rsid w:val="00DA1E46"/>
    <w:rsid w:val="00DA1EF7"/>
    <w:rsid w:val="00DA2606"/>
    <w:rsid w:val="00DA30F6"/>
    <w:rsid w:val="00DA3761"/>
    <w:rsid w:val="00DA3A86"/>
    <w:rsid w:val="00DA42FA"/>
    <w:rsid w:val="00DA4C1B"/>
    <w:rsid w:val="00DA5090"/>
    <w:rsid w:val="00DA5115"/>
    <w:rsid w:val="00DA6802"/>
    <w:rsid w:val="00DA6D12"/>
    <w:rsid w:val="00DA6E83"/>
    <w:rsid w:val="00DB1BF4"/>
    <w:rsid w:val="00DB22A6"/>
    <w:rsid w:val="00DB2AA8"/>
    <w:rsid w:val="00DB459E"/>
    <w:rsid w:val="00DB47B5"/>
    <w:rsid w:val="00DB7121"/>
    <w:rsid w:val="00DB743B"/>
    <w:rsid w:val="00DC0829"/>
    <w:rsid w:val="00DC1270"/>
    <w:rsid w:val="00DC12F5"/>
    <w:rsid w:val="00DC1E43"/>
    <w:rsid w:val="00DC2500"/>
    <w:rsid w:val="00DC2F98"/>
    <w:rsid w:val="00DC365A"/>
    <w:rsid w:val="00DC38E7"/>
    <w:rsid w:val="00DC49CD"/>
    <w:rsid w:val="00DC4ADD"/>
    <w:rsid w:val="00DC4F27"/>
    <w:rsid w:val="00DC4F53"/>
    <w:rsid w:val="00DC4F72"/>
    <w:rsid w:val="00DC5BD5"/>
    <w:rsid w:val="00DC6D79"/>
    <w:rsid w:val="00DC737E"/>
    <w:rsid w:val="00DC7489"/>
    <w:rsid w:val="00DC77DC"/>
    <w:rsid w:val="00DC7A66"/>
    <w:rsid w:val="00DD0453"/>
    <w:rsid w:val="00DD0507"/>
    <w:rsid w:val="00DD05CC"/>
    <w:rsid w:val="00DD0C2C"/>
    <w:rsid w:val="00DD16D5"/>
    <w:rsid w:val="00DD19DE"/>
    <w:rsid w:val="00DD1C8B"/>
    <w:rsid w:val="00DD25B6"/>
    <w:rsid w:val="00DD28BC"/>
    <w:rsid w:val="00DD2DDC"/>
    <w:rsid w:val="00DD374C"/>
    <w:rsid w:val="00DD3973"/>
    <w:rsid w:val="00DD47D8"/>
    <w:rsid w:val="00DD4C35"/>
    <w:rsid w:val="00DD5086"/>
    <w:rsid w:val="00DD5168"/>
    <w:rsid w:val="00DD531C"/>
    <w:rsid w:val="00DD54B8"/>
    <w:rsid w:val="00DD5B35"/>
    <w:rsid w:val="00DD5BB7"/>
    <w:rsid w:val="00DD67E4"/>
    <w:rsid w:val="00DE01CD"/>
    <w:rsid w:val="00DE0A8A"/>
    <w:rsid w:val="00DE111D"/>
    <w:rsid w:val="00DE1619"/>
    <w:rsid w:val="00DE1AE0"/>
    <w:rsid w:val="00DE2883"/>
    <w:rsid w:val="00DE2B75"/>
    <w:rsid w:val="00DE3160"/>
    <w:rsid w:val="00DE31F0"/>
    <w:rsid w:val="00DE37F8"/>
    <w:rsid w:val="00DE38E7"/>
    <w:rsid w:val="00DE3D1C"/>
    <w:rsid w:val="00DE45D9"/>
    <w:rsid w:val="00DE4E12"/>
    <w:rsid w:val="00DE5174"/>
    <w:rsid w:val="00DE58F6"/>
    <w:rsid w:val="00DE6A41"/>
    <w:rsid w:val="00DE701B"/>
    <w:rsid w:val="00DF063B"/>
    <w:rsid w:val="00DF0E4F"/>
    <w:rsid w:val="00DF1371"/>
    <w:rsid w:val="00DF1859"/>
    <w:rsid w:val="00DF1D58"/>
    <w:rsid w:val="00DF2286"/>
    <w:rsid w:val="00DF2E23"/>
    <w:rsid w:val="00DF517A"/>
    <w:rsid w:val="00DF5CB4"/>
    <w:rsid w:val="00DF64BA"/>
    <w:rsid w:val="00DF654F"/>
    <w:rsid w:val="00E0031D"/>
    <w:rsid w:val="00E00486"/>
    <w:rsid w:val="00E00A92"/>
    <w:rsid w:val="00E015B6"/>
    <w:rsid w:val="00E015C5"/>
    <w:rsid w:val="00E01C41"/>
    <w:rsid w:val="00E01D02"/>
    <w:rsid w:val="00E0227D"/>
    <w:rsid w:val="00E02D77"/>
    <w:rsid w:val="00E02ED7"/>
    <w:rsid w:val="00E04B84"/>
    <w:rsid w:val="00E05E8B"/>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8B8"/>
    <w:rsid w:val="00E21D21"/>
    <w:rsid w:val="00E228D7"/>
    <w:rsid w:val="00E22ADE"/>
    <w:rsid w:val="00E22EDE"/>
    <w:rsid w:val="00E23898"/>
    <w:rsid w:val="00E240E9"/>
    <w:rsid w:val="00E242CA"/>
    <w:rsid w:val="00E25F3B"/>
    <w:rsid w:val="00E26DC0"/>
    <w:rsid w:val="00E27D56"/>
    <w:rsid w:val="00E301FB"/>
    <w:rsid w:val="00E30668"/>
    <w:rsid w:val="00E30973"/>
    <w:rsid w:val="00E30B29"/>
    <w:rsid w:val="00E30B33"/>
    <w:rsid w:val="00E31273"/>
    <w:rsid w:val="00E312F8"/>
    <w:rsid w:val="00E3199D"/>
    <w:rsid w:val="00E319F1"/>
    <w:rsid w:val="00E31B87"/>
    <w:rsid w:val="00E323B8"/>
    <w:rsid w:val="00E3287E"/>
    <w:rsid w:val="00E33CD2"/>
    <w:rsid w:val="00E34D78"/>
    <w:rsid w:val="00E34EFF"/>
    <w:rsid w:val="00E35F97"/>
    <w:rsid w:val="00E3639C"/>
    <w:rsid w:val="00E363E5"/>
    <w:rsid w:val="00E3672B"/>
    <w:rsid w:val="00E3685C"/>
    <w:rsid w:val="00E368F6"/>
    <w:rsid w:val="00E37FE2"/>
    <w:rsid w:val="00E40C30"/>
    <w:rsid w:val="00E40E90"/>
    <w:rsid w:val="00E41F4F"/>
    <w:rsid w:val="00E43D2E"/>
    <w:rsid w:val="00E45144"/>
    <w:rsid w:val="00E45804"/>
    <w:rsid w:val="00E45C7E"/>
    <w:rsid w:val="00E45E8B"/>
    <w:rsid w:val="00E4627B"/>
    <w:rsid w:val="00E51383"/>
    <w:rsid w:val="00E51461"/>
    <w:rsid w:val="00E52204"/>
    <w:rsid w:val="00E52CD5"/>
    <w:rsid w:val="00E531EB"/>
    <w:rsid w:val="00E53522"/>
    <w:rsid w:val="00E53A75"/>
    <w:rsid w:val="00E53A9D"/>
    <w:rsid w:val="00E53B15"/>
    <w:rsid w:val="00E53B33"/>
    <w:rsid w:val="00E53DC9"/>
    <w:rsid w:val="00E53EA8"/>
    <w:rsid w:val="00E54035"/>
    <w:rsid w:val="00E54874"/>
    <w:rsid w:val="00E54B6F"/>
    <w:rsid w:val="00E54E69"/>
    <w:rsid w:val="00E55ACA"/>
    <w:rsid w:val="00E55CDE"/>
    <w:rsid w:val="00E5693B"/>
    <w:rsid w:val="00E56A27"/>
    <w:rsid w:val="00E573F5"/>
    <w:rsid w:val="00E577DE"/>
    <w:rsid w:val="00E5783A"/>
    <w:rsid w:val="00E57B74"/>
    <w:rsid w:val="00E60275"/>
    <w:rsid w:val="00E6053F"/>
    <w:rsid w:val="00E61035"/>
    <w:rsid w:val="00E62078"/>
    <w:rsid w:val="00E62278"/>
    <w:rsid w:val="00E624F1"/>
    <w:rsid w:val="00E626F4"/>
    <w:rsid w:val="00E62783"/>
    <w:rsid w:val="00E62A47"/>
    <w:rsid w:val="00E63007"/>
    <w:rsid w:val="00E6499F"/>
    <w:rsid w:val="00E649D9"/>
    <w:rsid w:val="00E65234"/>
    <w:rsid w:val="00E65BC6"/>
    <w:rsid w:val="00E65E83"/>
    <w:rsid w:val="00E661FF"/>
    <w:rsid w:val="00E6667D"/>
    <w:rsid w:val="00E702B9"/>
    <w:rsid w:val="00E702DD"/>
    <w:rsid w:val="00E70DEA"/>
    <w:rsid w:val="00E70F35"/>
    <w:rsid w:val="00E71079"/>
    <w:rsid w:val="00E717A2"/>
    <w:rsid w:val="00E718F3"/>
    <w:rsid w:val="00E726EB"/>
    <w:rsid w:val="00E72CF1"/>
    <w:rsid w:val="00E73660"/>
    <w:rsid w:val="00E73CBD"/>
    <w:rsid w:val="00E73EE2"/>
    <w:rsid w:val="00E740B8"/>
    <w:rsid w:val="00E740CF"/>
    <w:rsid w:val="00E74128"/>
    <w:rsid w:val="00E74854"/>
    <w:rsid w:val="00E74A56"/>
    <w:rsid w:val="00E7595F"/>
    <w:rsid w:val="00E76B45"/>
    <w:rsid w:val="00E773C1"/>
    <w:rsid w:val="00E77617"/>
    <w:rsid w:val="00E77D2A"/>
    <w:rsid w:val="00E803ED"/>
    <w:rsid w:val="00E80B52"/>
    <w:rsid w:val="00E821A1"/>
    <w:rsid w:val="00E824C3"/>
    <w:rsid w:val="00E8261A"/>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5264"/>
    <w:rsid w:val="00EA59BD"/>
    <w:rsid w:val="00EA5D95"/>
    <w:rsid w:val="00EA6C1D"/>
    <w:rsid w:val="00EA6C5A"/>
    <w:rsid w:val="00EA71E5"/>
    <w:rsid w:val="00EA73DF"/>
    <w:rsid w:val="00EA7D96"/>
    <w:rsid w:val="00EB03ED"/>
    <w:rsid w:val="00EB0DB0"/>
    <w:rsid w:val="00EB2FB8"/>
    <w:rsid w:val="00EB367C"/>
    <w:rsid w:val="00EB37B3"/>
    <w:rsid w:val="00EB47AE"/>
    <w:rsid w:val="00EB4854"/>
    <w:rsid w:val="00EB5D7D"/>
    <w:rsid w:val="00EB61AE"/>
    <w:rsid w:val="00EB7181"/>
    <w:rsid w:val="00EB7723"/>
    <w:rsid w:val="00EB79F1"/>
    <w:rsid w:val="00EB7B5A"/>
    <w:rsid w:val="00EC015F"/>
    <w:rsid w:val="00EC16C5"/>
    <w:rsid w:val="00EC2046"/>
    <w:rsid w:val="00EC2571"/>
    <w:rsid w:val="00EC2FB5"/>
    <w:rsid w:val="00EC322D"/>
    <w:rsid w:val="00EC335A"/>
    <w:rsid w:val="00EC3A2E"/>
    <w:rsid w:val="00EC4309"/>
    <w:rsid w:val="00EC43E6"/>
    <w:rsid w:val="00EC529A"/>
    <w:rsid w:val="00EC65E0"/>
    <w:rsid w:val="00EC6B03"/>
    <w:rsid w:val="00EC72EF"/>
    <w:rsid w:val="00EC77D3"/>
    <w:rsid w:val="00EC77FC"/>
    <w:rsid w:val="00ED0AB7"/>
    <w:rsid w:val="00ED12E6"/>
    <w:rsid w:val="00ED1C07"/>
    <w:rsid w:val="00ED2197"/>
    <w:rsid w:val="00ED225A"/>
    <w:rsid w:val="00ED225E"/>
    <w:rsid w:val="00ED2C81"/>
    <w:rsid w:val="00ED3067"/>
    <w:rsid w:val="00ED383A"/>
    <w:rsid w:val="00ED3F40"/>
    <w:rsid w:val="00ED41F0"/>
    <w:rsid w:val="00ED4E42"/>
    <w:rsid w:val="00ED4F23"/>
    <w:rsid w:val="00ED5BD6"/>
    <w:rsid w:val="00ED6DFF"/>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6338"/>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7F3"/>
    <w:rsid w:val="00F078A3"/>
    <w:rsid w:val="00F07CE0"/>
    <w:rsid w:val="00F07CEA"/>
    <w:rsid w:val="00F103BF"/>
    <w:rsid w:val="00F107D3"/>
    <w:rsid w:val="00F1154C"/>
    <w:rsid w:val="00F115F5"/>
    <w:rsid w:val="00F12484"/>
    <w:rsid w:val="00F13D00"/>
    <w:rsid w:val="00F13D05"/>
    <w:rsid w:val="00F143D0"/>
    <w:rsid w:val="00F162CC"/>
    <w:rsid w:val="00F1679D"/>
    <w:rsid w:val="00F1682C"/>
    <w:rsid w:val="00F204CF"/>
    <w:rsid w:val="00F20B91"/>
    <w:rsid w:val="00F21139"/>
    <w:rsid w:val="00F214F9"/>
    <w:rsid w:val="00F22810"/>
    <w:rsid w:val="00F23243"/>
    <w:rsid w:val="00F23AFC"/>
    <w:rsid w:val="00F24983"/>
    <w:rsid w:val="00F24B8B"/>
    <w:rsid w:val="00F24C55"/>
    <w:rsid w:val="00F250BB"/>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4D6A"/>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4AA"/>
    <w:rsid w:val="00F42C20"/>
    <w:rsid w:val="00F42FC5"/>
    <w:rsid w:val="00F43608"/>
    <w:rsid w:val="00F43E34"/>
    <w:rsid w:val="00F44A65"/>
    <w:rsid w:val="00F45358"/>
    <w:rsid w:val="00F46155"/>
    <w:rsid w:val="00F468EC"/>
    <w:rsid w:val="00F47999"/>
    <w:rsid w:val="00F47B58"/>
    <w:rsid w:val="00F51B74"/>
    <w:rsid w:val="00F53053"/>
    <w:rsid w:val="00F53CB1"/>
    <w:rsid w:val="00F53EEC"/>
    <w:rsid w:val="00F53FE2"/>
    <w:rsid w:val="00F54363"/>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3B10"/>
    <w:rsid w:val="00F6514A"/>
    <w:rsid w:val="00F65482"/>
    <w:rsid w:val="00F65582"/>
    <w:rsid w:val="00F65916"/>
    <w:rsid w:val="00F66B11"/>
    <w:rsid w:val="00F66B3E"/>
    <w:rsid w:val="00F66E75"/>
    <w:rsid w:val="00F67AE0"/>
    <w:rsid w:val="00F70548"/>
    <w:rsid w:val="00F70F2A"/>
    <w:rsid w:val="00F71B83"/>
    <w:rsid w:val="00F72027"/>
    <w:rsid w:val="00F723F6"/>
    <w:rsid w:val="00F73479"/>
    <w:rsid w:val="00F73AC6"/>
    <w:rsid w:val="00F73ADF"/>
    <w:rsid w:val="00F73B9E"/>
    <w:rsid w:val="00F74E92"/>
    <w:rsid w:val="00F75108"/>
    <w:rsid w:val="00F7554B"/>
    <w:rsid w:val="00F76187"/>
    <w:rsid w:val="00F769C0"/>
    <w:rsid w:val="00F769DD"/>
    <w:rsid w:val="00F776D0"/>
    <w:rsid w:val="00F777FA"/>
    <w:rsid w:val="00F77950"/>
    <w:rsid w:val="00F77EB0"/>
    <w:rsid w:val="00F8000C"/>
    <w:rsid w:val="00F8078F"/>
    <w:rsid w:val="00F80834"/>
    <w:rsid w:val="00F80B4D"/>
    <w:rsid w:val="00F810D5"/>
    <w:rsid w:val="00F81446"/>
    <w:rsid w:val="00F814BF"/>
    <w:rsid w:val="00F816E3"/>
    <w:rsid w:val="00F81B07"/>
    <w:rsid w:val="00F822EB"/>
    <w:rsid w:val="00F82DA6"/>
    <w:rsid w:val="00F8346A"/>
    <w:rsid w:val="00F85132"/>
    <w:rsid w:val="00F8579C"/>
    <w:rsid w:val="00F85D6C"/>
    <w:rsid w:val="00F86B1F"/>
    <w:rsid w:val="00F86B32"/>
    <w:rsid w:val="00F87705"/>
    <w:rsid w:val="00F878A7"/>
    <w:rsid w:val="00F87CDD"/>
    <w:rsid w:val="00F904E4"/>
    <w:rsid w:val="00F9159F"/>
    <w:rsid w:val="00F92D4F"/>
    <w:rsid w:val="00F93116"/>
    <w:rsid w:val="00F933F0"/>
    <w:rsid w:val="00F937A3"/>
    <w:rsid w:val="00F93AF9"/>
    <w:rsid w:val="00F93D8B"/>
    <w:rsid w:val="00F9458B"/>
    <w:rsid w:val="00F946A7"/>
    <w:rsid w:val="00F94715"/>
    <w:rsid w:val="00F95306"/>
    <w:rsid w:val="00F95C8E"/>
    <w:rsid w:val="00F96A3D"/>
    <w:rsid w:val="00F97D99"/>
    <w:rsid w:val="00FA0A8D"/>
    <w:rsid w:val="00FA132C"/>
    <w:rsid w:val="00FA1738"/>
    <w:rsid w:val="00FA1AE7"/>
    <w:rsid w:val="00FA1F4B"/>
    <w:rsid w:val="00FA2B6D"/>
    <w:rsid w:val="00FA3313"/>
    <w:rsid w:val="00FA4718"/>
    <w:rsid w:val="00FA5848"/>
    <w:rsid w:val="00FA5E88"/>
    <w:rsid w:val="00FA6899"/>
    <w:rsid w:val="00FA6E2E"/>
    <w:rsid w:val="00FA7F3D"/>
    <w:rsid w:val="00FB0D91"/>
    <w:rsid w:val="00FB0EB5"/>
    <w:rsid w:val="00FB22F3"/>
    <w:rsid w:val="00FB23B3"/>
    <w:rsid w:val="00FB30DD"/>
    <w:rsid w:val="00FB38D8"/>
    <w:rsid w:val="00FB45D5"/>
    <w:rsid w:val="00FB6430"/>
    <w:rsid w:val="00FB66D2"/>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5C60"/>
    <w:rsid w:val="00FC6247"/>
    <w:rsid w:val="00FC69B4"/>
    <w:rsid w:val="00FC6AC4"/>
    <w:rsid w:val="00FC7393"/>
    <w:rsid w:val="00FC7407"/>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4DE"/>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425"/>
    <w:rsid w:val="00FE5EA0"/>
    <w:rsid w:val="00FE681D"/>
    <w:rsid w:val="00FE6ED4"/>
    <w:rsid w:val="00FE72D0"/>
    <w:rsid w:val="00FE72E6"/>
    <w:rsid w:val="00FE747A"/>
    <w:rsid w:val="00FE752B"/>
    <w:rsid w:val="00FE7DF7"/>
    <w:rsid w:val="00FF0BA6"/>
    <w:rsid w:val="00FF0DA8"/>
    <w:rsid w:val="00FF11B1"/>
    <w:rsid w:val="00FF1949"/>
    <w:rsid w:val="00FF1F6A"/>
    <w:rsid w:val="00FF1FCB"/>
    <w:rsid w:val="00FF2C48"/>
    <w:rsid w:val="00FF2EF1"/>
    <w:rsid w:val="00FF5233"/>
    <w:rsid w:val="00FF52D4"/>
    <w:rsid w:val="00FF575F"/>
    <w:rsid w:val="00FF58B8"/>
    <w:rsid w:val="00FF5966"/>
    <w:rsid w:val="00FF61DC"/>
    <w:rsid w:val="00FF6AA4"/>
    <w:rsid w:val="00FF6B09"/>
    <w:rsid w:val="00FF7016"/>
    <w:rsid w:val="00FF71E9"/>
    <w:rsid w:val="00FF77A6"/>
    <w:rsid w:val="00FF79DC"/>
    <w:rsid w:val="00FF7BE2"/>
    <w:rsid w:val="00FF7DFF"/>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18C2232F-22CF-614E-B8B1-BB0532057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Mention">
    <w:name w:val="Mention"/>
    <w:basedOn w:val="DefaultParagraphFont"/>
    <w:uiPriority w:val="99"/>
    <w:unhideWhenUsed/>
    <w:rsid w:val="00E73660"/>
    <w:rPr>
      <w:color w:val="2B579A"/>
      <w:shd w:val="clear" w:color="auto" w:fill="E1DFDD"/>
    </w:rPr>
  </w:style>
  <w:style w:type="character" w:customStyle="1" w:styleId="wacimagecontainer">
    <w:name w:val="wacimagecontainer"/>
    <w:basedOn w:val="DefaultParagraphFont"/>
    <w:rsid w:val="003930E3"/>
  </w:style>
  <w:style w:type="character" w:customStyle="1" w:styleId="normaltextrun">
    <w:name w:val="normaltextrun"/>
    <w:basedOn w:val="DefaultParagraphFont"/>
    <w:rsid w:val="00253031"/>
  </w:style>
  <w:style w:type="character" w:customStyle="1" w:styleId="tabchar">
    <w:name w:val="tabchar"/>
    <w:basedOn w:val="DefaultParagraphFont"/>
    <w:rsid w:val="00253031"/>
  </w:style>
  <w:style w:type="character" w:customStyle="1" w:styleId="eop">
    <w:name w:val="eop"/>
    <w:basedOn w:val="DefaultParagraphFont"/>
    <w:rsid w:val="00253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02254903">
      <w:bodyDiv w:val="1"/>
      <w:marLeft w:val="0"/>
      <w:marRight w:val="0"/>
      <w:marTop w:val="0"/>
      <w:marBottom w:val="0"/>
      <w:divBdr>
        <w:top w:val="none" w:sz="0" w:space="0" w:color="auto"/>
        <w:left w:val="none" w:sz="0" w:space="0" w:color="auto"/>
        <w:bottom w:val="none" w:sz="0" w:space="0" w:color="auto"/>
        <w:right w:val="none" w:sz="0" w:space="0" w:color="auto"/>
      </w:divBdr>
      <w:divsChild>
        <w:div w:id="21052341">
          <w:marLeft w:val="0"/>
          <w:marRight w:val="0"/>
          <w:marTop w:val="0"/>
          <w:marBottom w:val="0"/>
          <w:divBdr>
            <w:top w:val="none" w:sz="0" w:space="0" w:color="auto"/>
            <w:left w:val="none" w:sz="0" w:space="0" w:color="auto"/>
            <w:bottom w:val="none" w:sz="0" w:space="0" w:color="auto"/>
            <w:right w:val="none" w:sz="0" w:space="0" w:color="auto"/>
          </w:divBdr>
        </w:div>
        <w:div w:id="21981558">
          <w:marLeft w:val="0"/>
          <w:marRight w:val="0"/>
          <w:marTop w:val="0"/>
          <w:marBottom w:val="0"/>
          <w:divBdr>
            <w:top w:val="none" w:sz="0" w:space="0" w:color="auto"/>
            <w:left w:val="none" w:sz="0" w:space="0" w:color="auto"/>
            <w:bottom w:val="none" w:sz="0" w:space="0" w:color="auto"/>
            <w:right w:val="none" w:sz="0" w:space="0" w:color="auto"/>
          </w:divBdr>
        </w:div>
        <w:div w:id="67773653">
          <w:marLeft w:val="0"/>
          <w:marRight w:val="0"/>
          <w:marTop w:val="0"/>
          <w:marBottom w:val="0"/>
          <w:divBdr>
            <w:top w:val="none" w:sz="0" w:space="0" w:color="auto"/>
            <w:left w:val="none" w:sz="0" w:space="0" w:color="auto"/>
            <w:bottom w:val="none" w:sz="0" w:space="0" w:color="auto"/>
            <w:right w:val="none" w:sz="0" w:space="0" w:color="auto"/>
          </w:divBdr>
        </w:div>
        <w:div w:id="77873138">
          <w:marLeft w:val="0"/>
          <w:marRight w:val="0"/>
          <w:marTop w:val="0"/>
          <w:marBottom w:val="0"/>
          <w:divBdr>
            <w:top w:val="none" w:sz="0" w:space="0" w:color="auto"/>
            <w:left w:val="none" w:sz="0" w:space="0" w:color="auto"/>
            <w:bottom w:val="none" w:sz="0" w:space="0" w:color="auto"/>
            <w:right w:val="none" w:sz="0" w:space="0" w:color="auto"/>
          </w:divBdr>
        </w:div>
        <w:div w:id="91901079">
          <w:marLeft w:val="0"/>
          <w:marRight w:val="0"/>
          <w:marTop w:val="0"/>
          <w:marBottom w:val="0"/>
          <w:divBdr>
            <w:top w:val="none" w:sz="0" w:space="0" w:color="auto"/>
            <w:left w:val="none" w:sz="0" w:space="0" w:color="auto"/>
            <w:bottom w:val="none" w:sz="0" w:space="0" w:color="auto"/>
            <w:right w:val="none" w:sz="0" w:space="0" w:color="auto"/>
          </w:divBdr>
        </w:div>
        <w:div w:id="93206101">
          <w:marLeft w:val="0"/>
          <w:marRight w:val="0"/>
          <w:marTop w:val="0"/>
          <w:marBottom w:val="0"/>
          <w:divBdr>
            <w:top w:val="none" w:sz="0" w:space="0" w:color="auto"/>
            <w:left w:val="none" w:sz="0" w:space="0" w:color="auto"/>
            <w:bottom w:val="none" w:sz="0" w:space="0" w:color="auto"/>
            <w:right w:val="none" w:sz="0" w:space="0" w:color="auto"/>
          </w:divBdr>
        </w:div>
        <w:div w:id="117921271">
          <w:marLeft w:val="0"/>
          <w:marRight w:val="0"/>
          <w:marTop w:val="0"/>
          <w:marBottom w:val="0"/>
          <w:divBdr>
            <w:top w:val="none" w:sz="0" w:space="0" w:color="auto"/>
            <w:left w:val="none" w:sz="0" w:space="0" w:color="auto"/>
            <w:bottom w:val="none" w:sz="0" w:space="0" w:color="auto"/>
            <w:right w:val="none" w:sz="0" w:space="0" w:color="auto"/>
          </w:divBdr>
        </w:div>
        <w:div w:id="143939465">
          <w:marLeft w:val="0"/>
          <w:marRight w:val="0"/>
          <w:marTop w:val="0"/>
          <w:marBottom w:val="0"/>
          <w:divBdr>
            <w:top w:val="none" w:sz="0" w:space="0" w:color="auto"/>
            <w:left w:val="none" w:sz="0" w:space="0" w:color="auto"/>
            <w:bottom w:val="none" w:sz="0" w:space="0" w:color="auto"/>
            <w:right w:val="none" w:sz="0" w:space="0" w:color="auto"/>
          </w:divBdr>
        </w:div>
        <w:div w:id="149641080">
          <w:marLeft w:val="0"/>
          <w:marRight w:val="0"/>
          <w:marTop w:val="0"/>
          <w:marBottom w:val="0"/>
          <w:divBdr>
            <w:top w:val="none" w:sz="0" w:space="0" w:color="auto"/>
            <w:left w:val="none" w:sz="0" w:space="0" w:color="auto"/>
            <w:bottom w:val="none" w:sz="0" w:space="0" w:color="auto"/>
            <w:right w:val="none" w:sz="0" w:space="0" w:color="auto"/>
          </w:divBdr>
        </w:div>
        <w:div w:id="167987257">
          <w:marLeft w:val="0"/>
          <w:marRight w:val="0"/>
          <w:marTop w:val="0"/>
          <w:marBottom w:val="0"/>
          <w:divBdr>
            <w:top w:val="none" w:sz="0" w:space="0" w:color="auto"/>
            <w:left w:val="none" w:sz="0" w:space="0" w:color="auto"/>
            <w:bottom w:val="none" w:sz="0" w:space="0" w:color="auto"/>
            <w:right w:val="none" w:sz="0" w:space="0" w:color="auto"/>
          </w:divBdr>
        </w:div>
        <w:div w:id="169494614">
          <w:marLeft w:val="0"/>
          <w:marRight w:val="0"/>
          <w:marTop w:val="0"/>
          <w:marBottom w:val="0"/>
          <w:divBdr>
            <w:top w:val="none" w:sz="0" w:space="0" w:color="auto"/>
            <w:left w:val="none" w:sz="0" w:space="0" w:color="auto"/>
            <w:bottom w:val="none" w:sz="0" w:space="0" w:color="auto"/>
            <w:right w:val="none" w:sz="0" w:space="0" w:color="auto"/>
          </w:divBdr>
        </w:div>
        <w:div w:id="179396489">
          <w:marLeft w:val="0"/>
          <w:marRight w:val="0"/>
          <w:marTop w:val="0"/>
          <w:marBottom w:val="0"/>
          <w:divBdr>
            <w:top w:val="none" w:sz="0" w:space="0" w:color="auto"/>
            <w:left w:val="none" w:sz="0" w:space="0" w:color="auto"/>
            <w:bottom w:val="none" w:sz="0" w:space="0" w:color="auto"/>
            <w:right w:val="none" w:sz="0" w:space="0" w:color="auto"/>
          </w:divBdr>
        </w:div>
        <w:div w:id="194468145">
          <w:marLeft w:val="0"/>
          <w:marRight w:val="0"/>
          <w:marTop w:val="0"/>
          <w:marBottom w:val="0"/>
          <w:divBdr>
            <w:top w:val="none" w:sz="0" w:space="0" w:color="auto"/>
            <w:left w:val="none" w:sz="0" w:space="0" w:color="auto"/>
            <w:bottom w:val="none" w:sz="0" w:space="0" w:color="auto"/>
            <w:right w:val="none" w:sz="0" w:space="0" w:color="auto"/>
          </w:divBdr>
        </w:div>
        <w:div w:id="206913976">
          <w:marLeft w:val="0"/>
          <w:marRight w:val="0"/>
          <w:marTop w:val="0"/>
          <w:marBottom w:val="0"/>
          <w:divBdr>
            <w:top w:val="none" w:sz="0" w:space="0" w:color="auto"/>
            <w:left w:val="none" w:sz="0" w:space="0" w:color="auto"/>
            <w:bottom w:val="none" w:sz="0" w:space="0" w:color="auto"/>
            <w:right w:val="none" w:sz="0" w:space="0" w:color="auto"/>
          </w:divBdr>
        </w:div>
        <w:div w:id="231694255">
          <w:marLeft w:val="0"/>
          <w:marRight w:val="0"/>
          <w:marTop w:val="0"/>
          <w:marBottom w:val="0"/>
          <w:divBdr>
            <w:top w:val="none" w:sz="0" w:space="0" w:color="auto"/>
            <w:left w:val="none" w:sz="0" w:space="0" w:color="auto"/>
            <w:bottom w:val="none" w:sz="0" w:space="0" w:color="auto"/>
            <w:right w:val="none" w:sz="0" w:space="0" w:color="auto"/>
          </w:divBdr>
        </w:div>
        <w:div w:id="234779206">
          <w:marLeft w:val="0"/>
          <w:marRight w:val="0"/>
          <w:marTop w:val="0"/>
          <w:marBottom w:val="0"/>
          <w:divBdr>
            <w:top w:val="none" w:sz="0" w:space="0" w:color="auto"/>
            <w:left w:val="none" w:sz="0" w:space="0" w:color="auto"/>
            <w:bottom w:val="none" w:sz="0" w:space="0" w:color="auto"/>
            <w:right w:val="none" w:sz="0" w:space="0" w:color="auto"/>
          </w:divBdr>
        </w:div>
        <w:div w:id="239368758">
          <w:marLeft w:val="0"/>
          <w:marRight w:val="0"/>
          <w:marTop w:val="0"/>
          <w:marBottom w:val="0"/>
          <w:divBdr>
            <w:top w:val="none" w:sz="0" w:space="0" w:color="auto"/>
            <w:left w:val="none" w:sz="0" w:space="0" w:color="auto"/>
            <w:bottom w:val="none" w:sz="0" w:space="0" w:color="auto"/>
            <w:right w:val="none" w:sz="0" w:space="0" w:color="auto"/>
          </w:divBdr>
        </w:div>
        <w:div w:id="264464638">
          <w:marLeft w:val="0"/>
          <w:marRight w:val="0"/>
          <w:marTop w:val="0"/>
          <w:marBottom w:val="0"/>
          <w:divBdr>
            <w:top w:val="none" w:sz="0" w:space="0" w:color="auto"/>
            <w:left w:val="none" w:sz="0" w:space="0" w:color="auto"/>
            <w:bottom w:val="none" w:sz="0" w:space="0" w:color="auto"/>
            <w:right w:val="none" w:sz="0" w:space="0" w:color="auto"/>
          </w:divBdr>
        </w:div>
        <w:div w:id="266816703">
          <w:marLeft w:val="0"/>
          <w:marRight w:val="0"/>
          <w:marTop w:val="0"/>
          <w:marBottom w:val="0"/>
          <w:divBdr>
            <w:top w:val="none" w:sz="0" w:space="0" w:color="auto"/>
            <w:left w:val="none" w:sz="0" w:space="0" w:color="auto"/>
            <w:bottom w:val="none" w:sz="0" w:space="0" w:color="auto"/>
            <w:right w:val="none" w:sz="0" w:space="0" w:color="auto"/>
          </w:divBdr>
        </w:div>
        <w:div w:id="271472314">
          <w:marLeft w:val="0"/>
          <w:marRight w:val="0"/>
          <w:marTop w:val="0"/>
          <w:marBottom w:val="0"/>
          <w:divBdr>
            <w:top w:val="none" w:sz="0" w:space="0" w:color="auto"/>
            <w:left w:val="none" w:sz="0" w:space="0" w:color="auto"/>
            <w:bottom w:val="none" w:sz="0" w:space="0" w:color="auto"/>
            <w:right w:val="none" w:sz="0" w:space="0" w:color="auto"/>
          </w:divBdr>
        </w:div>
        <w:div w:id="350449612">
          <w:marLeft w:val="0"/>
          <w:marRight w:val="0"/>
          <w:marTop w:val="0"/>
          <w:marBottom w:val="0"/>
          <w:divBdr>
            <w:top w:val="none" w:sz="0" w:space="0" w:color="auto"/>
            <w:left w:val="none" w:sz="0" w:space="0" w:color="auto"/>
            <w:bottom w:val="none" w:sz="0" w:space="0" w:color="auto"/>
            <w:right w:val="none" w:sz="0" w:space="0" w:color="auto"/>
          </w:divBdr>
        </w:div>
        <w:div w:id="381254458">
          <w:marLeft w:val="0"/>
          <w:marRight w:val="0"/>
          <w:marTop w:val="0"/>
          <w:marBottom w:val="0"/>
          <w:divBdr>
            <w:top w:val="none" w:sz="0" w:space="0" w:color="auto"/>
            <w:left w:val="none" w:sz="0" w:space="0" w:color="auto"/>
            <w:bottom w:val="none" w:sz="0" w:space="0" w:color="auto"/>
            <w:right w:val="none" w:sz="0" w:space="0" w:color="auto"/>
          </w:divBdr>
        </w:div>
        <w:div w:id="407774103">
          <w:marLeft w:val="0"/>
          <w:marRight w:val="0"/>
          <w:marTop w:val="0"/>
          <w:marBottom w:val="0"/>
          <w:divBdr>
            <w:top w:val="none" w:sz="0" w:space="0" w:color="auto"/>
            <w:left w:val="none" w:sz="0" w:space="0" w:color="auto"/>
            <w:bottom w:val="none" w:sz="0" w:space="0" w:color="auto"/>
            <w:right w:val="none" w:sz="0" w:space="0" w:color="auto"/>
          </w:divBdr>
        </w:div>
        <w:div w:id="437484083">
          <w:marLeft w:val="0"/>
          <w:marRight w:val="0"/>
          <w:marTop w:val="0"/>
          <w:marBottom w:val="0"/>
          <w:divBdr>
            <w:top w:val="none" w:sz="0" w:space="0" w:color="auto"/>
            <w:left w:val="none" w:sz="0" w:space="0" w:color="auto"/>
            <w:bottom w:val="none" w:sz="0" w:space="0" w:color="auto"/>
            <w:right w:val="none" w:sz="0" w:space="0" w:color="auto"/>
          </w:divBdr>
        </w:div>
        <w:div w:id="502862325">
          <w:marLeft w:val="0"/>
          <w:marRight w:val="0"/>
          <w:marTop w:val="0"/>
          <w:marBottom w:val="0"/>
          <w:divBdr>
            <w:top w:val="none" w:sz="0" w:space="0" w:color="auto"/>
            <w:left w:val="none" w:sz="0" w:space="0" w:color="auto"/>
            <w:bottom w:val="none" w:sz="0" w:space="0" w:color="auto"/>
            <w:right w:val="none" w:sz="0" w:space="0" w:color="auto"/>
          </w:divBdr>
        </w:div>
        <w:div w:id="575747102">
          <w:marLeft w:val="0"/>
          <w:marRight w:val="0"/>
          <w:marTop w:val="0"/>
          <w:marBottom w:val="0"/>
          <w:divBdr>
            <w:top w:val="none" w:sz="0" w:space="0" w:color="auto"/>
            <w:left w:val="none" w:sz="0" w:space="0" w:color="auto"/>
            <w:bottom w:val="none" w:sz="0" w:space="0" w:color="auto"/>
            <w:right w:val="none" w:sz="0" w:space="0" w:color="auto"/>
          </w:divBdr>
        </w:div>
        <w:div w:id="656300185">
          <w:marLeft w:val="0"/>
          <w:marRight w:val="0"/>
          <w:marTop w:val="0"/>
          <w:marBottom w:val="0"/>
          <w:divBdr>
            <w:top w:val="none" w:sz="0" w:space="0" w:color="auto"/>
            <w:left w:val="none" w:sz="0" w:space="0" w:color="auto"/>
            <w:bottom w:val="none" w:sz="0" w:space="0" w:color="auto"/>
            <w:right w:val="none" w:sz="0" w:space="0" w:color="auto"/>
          </w:divBdr>
        </w:div>
        <w:div w:id="668825869">
          <w:marLeft w:val="0"/>
          <w:marRight w:val="0"/>
          <w:marTop w:val="0"/>
          <w:marBottom w:val="0"/>
          <w:divBdr>
            <w:top w:val="none" w:sz="0" w:space="0" w:color="auto"/>
            <w:left w:val="none" w:sz="0" w:space="0" w:color="auto"/>
            <w:bottom w:val="none" w:sz="0" w:space="0" w:color="auto"/>
            <w:right w:val="none" w:sz="0" w:space="0" w:color="auto"/>
          </w:divBdr>
        </w:div>
        <w:div w:id="701134568">
          <w:marLeft w:val="0"/>
          <w:marRight w:val="0"/>
          <w:marTop w:val="0"/>
          <w:marBottom w:val="0"/>
          <w:divBdr>
            <w:top w:val="none" w:sz="0" w:space="0" w:color="auto"/>
            <w:left w:val="none" w:sz="0" w:space="0" w:color="auto"/>
            <w:bottom w:val="none" w:sz="0" w:space="0" w:color="auto"/>
            <w:right w:val="none" w:sz="0" w:space="0" w:color="auto"/>
          </w:divBdr>
        </w:div>
        <w:div w:id="790561691">
          <w:marLeft w:val="0"/>
          <w:marRight w:val="0"/>
          <w:marTop w:val="0"/>
          <w:marBottom w:val="0"/>
          <w:divBdr>
            <w:top w:val="none" w:sz="0" w:space="0" w:color="auto"/>
            <w:left w:val="none" w:sz="0" w:space="0" w:color="auto"/>
            <w:bottom w:val="none" w:sz="0" w:space="0" w:color="auto"/>
            <w:right w:val="none" w:sz="0" w:space="0" w:color="auto"/>
          </w:divBdr>
        </w:div>
        <w:div w:id="830297028">
          <w:marLeft w:val="0"/>
          <w:marRight w:val="0"/>
          <w:marTop w:val="0"/>
          <w:marBottom w:val="0"/>
          <w:divBdr>
            <w:top w:val="none" w:sz="0" w:space="0" w:color="auto"/>
            <w:left w:val="none" w:sz="0" w:space="0" w:color="auto"/>
            <w:bottom w:val="none" w:sz="0" w:space="0" w:color="auto"/>
            <w:right w:val="none" w:sz="0" w:space="0" w:color="auto"/>
          </w:divBdr>
        </w:div>
        <w:div w:id="835147732">
          <w:marLeft w:val="0"/>
          <w:marRight w:val="0"/>
          <w:marTop w:val="0"/>
          <w:marBottom w:val="0"/>
          <w:divBdr>
            <w:top w:val="none" w:sz="0" w:space="0" w:color="auto"/>
            <w:left w:val="none" w:sz="0" w:space="0" w:color="auto"/>
            <w:bottom w:val="none" w:sz="0" w:space="0" w:color="auto"/>
            <w:right w:val="none" w:sz="0" w:space="0" w:color="auto"/>
          </w:divBdr>
        </w:div>
        <w:div w:id="837036757">
          <w:marLeft w:val="0"/>
          <w:marRight w:val="0"/>
          <w:marTop w:val="0"/>
          <w:marBottom w:val="0"/>
          <w:divBdr>
            <w:top w:val="none" w:sz="0" w:space="0" w:color="auto"/>
            <w:left w:val="none" w:sz="0" w:space="0" w:color="auto"/>
            <w:bottom w:val="none" w:sz="0" w:space="0" w:color="auto"/>
            <w:right w:val="none" w:sz="0" w:space="0" w:color="auto"/>
          </w:divBdr>
        </w:div>
        <w:div w:id="907347480">
          <w:marLeft w:val="0"/>
          <w:marRight w:val="0"/>
          <w:marTop w:val="0"/>
          <w:marBottom w:val="0"/>
          <w:divBdr>
            <w:top w:val="none" w:sz="0" w:space="0" w:color="auto"/>
            <w:left w:val="none" w:sz="0" w:space="0" w:color="auto"/>
            <w:bottom w:val="none" w:sz="0" w:space="0" w:color="auto"/>
            <w:right w:val="none" w:sz="0" w:space="0" w:color="auto"/>
          </w:divBdr>
        </w:div>
        <w:div w:id="916062857">
          <w:marLeft w:val="0"/>
          <w:marRight w:val="0"/>
          <w:marTop w:val="0"/>
          <w:marBottom w:val="0"/>
          <w:divBdr>
            <w:top w:val="none" w:sz="0" w:space="0" w:color="auto"/>
            <w:left w:val="none" w:sz="0" w:space="0" w:color="auto"/>
            <w:bottom w:val="none" w:sz="0" w:space="0" w:color="auto"/>
            <w:right w:val="none" w:sz="0" w:space="0" w:color="auto"/>
          </w:divBdr>
        </w:div>
        <w:div w:id="934556312">
          <w:marLeft w:val="0"/>
          <w:marRight w:val="0"/>
          <w:marTop w:val="0"/>
          <w:marBottom w:val="0"/>
          <w:divBdr>
            <w:top w:val="none" w:sz="0" w:space="0" w:color="auto"/>
            <w:left w:val="none" w:sz="0" w:space="0" w:color="auto"/>
            <w:bottom w:val="none" w:sz="0" w:space="0" w:color="auto"/>
            <w:right w:val="none" w:sz="0" w:space="0" w:color="auto"/>
          </w:divBdr>
        </w:div>
        <w:div w:id="946236854">
          <w:marLeft w:val="0"/>
          <w:marRight w:val="0"/>
          <w:marTop w:val="0"/>
          <w:marBottom w:val="0"/>
          <w:divBdr>
            <w:top w:val="none" w:sz="0" w:space="0" w:color="auto"/>
            <w:left w:val="none" w:sz="0" w:space="0" w:color="auto"/>
            <w:bottom w:val="none" w:sz="0" w:space="0" w:color="auto"/>
            <w:right w:val="none" w:sz="0" w:space="0" w:color="auto"/>
          </w:divBdr>
        </w:div>
        <w:div w:id="947011403">
          <w:marLeft w:val="0"/>
          <w:marRight w:val="0"/>
          <w:marTop w:val="0"/>
          <w:marBottom w:val="0"/>
          <w:divBdr>
            <w:top w:val="none" w:sz="0" w:space="0" w:color="auto"/>
            <w:left w:val="none" w:sz="0" w:space="0" w:color="auto"/>
            <w:bottom w:val="none" w:sz="0" w:space="0" w:color="auto"/>
            <w:right w:val="none" w:sz="0" w:space="0" w:color="auto"/>
          </w:divBdr>
        </w:div>
        <w:div w:id="1024861164">
          <w:marLeft w:val="0"/>
          <w:marRight w:val="0"/>
          <w:marTop w:val="0"/>
          <w:marBottom w:val="0"/>
          <w:divBdr>
            <w:top w:val="none" w:sz="0" w:space="0" w:color="auto"/>
            <w:left w:val="none" w:sz="0" w:space="0" w:color="auto"/>
            <w:bottom w:val="none" w:sz="0" w:space="0" w:color="auto"/>
            <w:right w:val="none" w:sz="0" w:space="0" w:color="auto"/>
          </w:divBdr>
        </w:div>
        <w:div w:id="1032536108">
          <w:marLeft w:val="0"/>
          <w:marRight w:val="0"/>
          <w:marTop w:val="0"/>
          <w:marBottom w:val="0"/>
          <w:divBdr>
            <w:top w:val="none" w:sz="0" w:space="0" w:color="auto"/>
            <w:left w:val="none" w:sz="0" w:space="0" w:color="auto"/>
            <w:bottom w:val="none" w:sz="0" w:space="0" w:color="auto"/>
            <w:right w:val="none" w:sz="0" w:space="0" w:color="auto"/>
          </w:divBdr>
        </w:div>
        <w:div w:id="1037509871">
          <w:marLeft w:val="0"/>
          <w:marRight w:val="0"/>
          <w:marTop w:val="0"/>
          <w:marBottom w:val="0"/>
          <w:divBdr>
            <w:top w:val="none" w:sz="0" w:space="0" w:color="auto"/>
            <w:left w:val="none" w:sz="0" w:space="0" w:color="auto"/>
            <w:bottom w:val="none" w:sz="0" w:space="0" w:color="auto"/>
            <w:right w:val="none" w:sz="0" w:space="0" w:color="auto"/>
          </w:divBdr>
        </w:div>
        <w:div w:id="1068503528">
          <w:marLeft w:val="0"/>
          <w:marRight w:val="0"/>
          <w:marTop w:val="0"/>
          <w:marBottom w:val="0"/>
          <w:divBdr>
            <w:top w:val="none" w:sz="0" w:space="0" w:color="auto"/>
            <w:left w:val="none" w:sz="0" w:space="0" w:color="auto"/>
            <w:bottom w:val="none" w:sz="0" w:space="0" w:color="auto"/>
            <w:right w:val="none" w:sz="0" w:space="0" w:color="auto"/>
          </w:divBdr>
        </w:div>
        <w:div w:id="1084111408">
          <w:marLeft w:val="0"/>
          <w:marRight w:val="0"/>
          <w:marTop w:val="0"/>
          <w:marBottom w:val="0"/>
          <w:divBdr>
            <w:top w:val="none" w:sz="0" w:space="0" w:color="auto"/>
            <w:left w:val="none" w:sz="0" w:space="0" w:color="auto"/>
            <w:bottom w:val="none" w:sz="0" w:space="0" w:color="auto"/>
            <w:right w:val="none" w:sz="0" w:space="0" w:color="auto"/>
          </w:divBdr>
        </w:div>
        <w:div w:id="1140030850">
          <w:marLeft w:val="0"/>
          <w:marRight w:val="0"/>
          <w:marTop w:val="0"/>
          <w:marBottom w:val="0"/>
          <w:divBdr>
            <w:top w:val="none" w:sz="0" w:space="0" w:color="auto"/>
            <w:left w:val="none" w:sz="0" w:space="0" w:color="auto"/>
            <w:bottom w:val="none" w:sz="0" w:space="0" w:color="auto"/>
            <w:right w:val="none" w:sz="0" w:space="0" w:color="auto"/>
          </w:divBdr>
        </w:div>
        <w:div w:id="1155224869">
          <w:marLeft w:val="0"/>
          <w:marRight w:val="0"/>
          <w:marTop w:val="0"/>
          <w:marBottom w:val="0"/>
          <w:divBdr>
            <w:top w:val="none" w:sz="0" w:space="0" w:color="auto"/>
            <w:left w:val="none" w:sz="0" w:space="0" w:color="auto"/>
            <w:bottom w:val="none" w:sz="0" w:space="0" w:color="auto"/>
            <w:right w:val="none" w:sz="0" w:space="0" w:color="auto"/>
          </w:divBdr>
        </w:div>
        <w:div w:id="1170173727">
          <w:marLeft w:val="0"/>
          <w:marRight w:val="0"/>
          <w:marTop w:val="0"/>
          <w:marBottom w:val="0"/>
          <w:divBdr>
            <w:top w:val="none" w:sz="0" w:space="0" w:color="auto"/>
            <w:left w:val="none" w:sz="0" w:space="0" w:color="auto"/>
            <w:bottom w:val="none" w:sz="0" w:space="0" w:color="auto"/>
            <w:right w:val="none" w:sz="0" w:space="0" w:color="auto"/>
          </w:divBdr>
        </w:div>
        <w:div w:id="1193886170">
          <w:marLeft w:val="0"/>
          <w:marRight w:val="0"/>
          <w:marTop w:val="0"/>
          <w:marBottom w:val="0"/>
          <w:divBdr>
            <w:top w:val="none" w:sz="0" w:space="0" w:color="auto"/>
            <w:left w:val="none" w:sz="0" w:space="0" w:color="auto"/>
            <w:bottom w:val="none" w:sz="0" w:space="0" w:color="auto"/>
            <w:right w:val="none" w:sz="0" w:space="0" w:color="auto"/>
          </w:divBdr>
        </w:div>
        <w:div w:id="1250238322">
          <w:marLeft w:val="0"/>
          <w:marRight w:val="0"/>
          <w:marTop w:val="0"/>
          <w:marBottom w:val="0"/>
          <w:divBdr>
            <w:top w:val="none" w:sz="0" w:space="0" w:color="auto"/>
            <w:left w:val="none" w:sz="0" w:space="0" w:color="auto"/>
            <w:bottom w:val="none" w:sz="0" w:space="0" w:color="auto"/>
            <w:right w:val="none" w:sz="0" w:space="0" w:color="auto"/>
          </w:divBdr>
        </w:div>
        <w:div w:id="1252934048">
          <w:marLeft w:val="0"/>
          <w:marRight w:val="0"/>
          <w:marTop w:val="0"/>
          <w:marBottom w:val="0"/>
          <w:divBdr>
            <w:top w:val="none" w:sz="0" w:space="0" w:color="auto"/>
            <w:left w:val="none" w:sz="0" w:space="0" w:color="auto"/>
            <w:bottom w:val="none" w:sz="0" w:space="0" w:color="auto"/>
            <w:right w:val="none" w:sz="0" w:space="0" w:color="auto"/>
          </w:divBdr>
        </w:div>
        <w:div w:id="1291399138">
          <w:marLeft w:val="0"/>
          <w:marRight w:val="0"/>
          <w:marTop w:val="0"/>
          <w:marBottom w:val="0"/>
          <w:divBdr>
            <w:top w:val="none" w:sz="0" w:space="0" w:color="auto"/>
            <w:left w:val="none" w:sz="0" w:space="0" w:color="auto"/>
            <w:bottom w:val="none" w:sz="0" w:space="0" w:color="auto"/>
            <w:right w:val="none" w:sz="0" w:space="0" w:color="auto"/>
          </w:divBdr>
        </w:div>
        <w:div w:id="1302152600">
          <w:marLeft w:val="0"/>
          <w:marRight w:val="0"/>
          <w:marTop w:val="0"/>
          <w:marBottom w:val="0"/>
          <w:divBdr>
            <w:top w:val="none" w:sz="0" w:space="0" w:color="auto"/>
            <w:left w:val="none" w:sz="0" w:space="0" w:color="auto"/>
            <w:bottom w:val="none" w:sz="0" w:space="0" w:color="auto"/>
            <w:right w:val="none" w:sz="0" w:space="0" w:color="auto"/>
          </w:divBdr>
        </w:div>
        <w:div w:id="1318220033">
          <w:marLeft w:val="0"/>
          <w:marRight w:val="0"/>
          <w:marTop w:val="0"/>
          <w:marBottom w:val="0"/>
          <w:divBdr>
            <w:top w:val="none" w:sz="0" w:space="0" w:color="auto"/>
            <w:left w:val="none" w:sz="0" w:space="0" w:color="auto"/>
            <w:bottom w:val="none" w:sz="0" w:space="0" w:color="auto"/>
            <w:right w:val="none" w:sz="0" w:space="0" w:color="auto"/>
          </w:divBdr>
        </w:div>
        <w:div w:id="1351761222">
          <w:marLeft w:val="0"/>
          <w:marRight w:val="0"/>
          <w:marTop w:val="0"/>
          <w:marBottom w:val="0"/>
          <w:divBdr>
            <w:top w:val="none" w:sz="0" w:space="0" w:color="auto"/>
            <w:left w:val="none" w:sz="0" w:space="0" w:color="auto"/>
            <w:bottom w:val="none" w:sz="0" w:space="0" w:color="auto"/>
            <w:right w:val="none" w:sz="0" w:space="0" w:color="auto"/>
          </w:divBdr>
        </w:div>
        <w:div w:id="1372879457">
          <w:marLeft w:val="0"/>
          <w:marRight w:val="0"/>
          <w:marTop w:val="0"/>
          <w:marBottom w:val="0"/>
          <w:divBdr>
            <w:top w:val="none" w:sz="0" w:space="0" w:color="auto"/>
            <w:left w:val="none" w:sz="0" w:space="0" w:color="auto"/>
            <w:bottom w:val="none" w:sz="0" w:space="0" w:color="auto"/>
            <w:right w:val="none" w:sz="0" w:space="0" w:color="auto"/>
          </w:divBdr>
        </w:div>
        <w:div w:id="1446922575">
          <w:marLeft w:val="0"/>
          <w:marRight w:val="0"/>
          <w:marTop w:val="0"/>
          <w:marBottom w:val="0"/>
          <w:divBdr>
            <w:top w:val="none" w:sz="0" w:space="0" w:color="auto"/>
            <w:left w:val="none" w:sz="0" w:space="0" w:color="auto"/>
            <w:bottom w:val="none" w:sz="0" w:space="0" w:color="auto"/>
            <w:right w:val="none" w:sz="0" w:space="0" w:color="auto"/>
          </w:divBdr>
        </w:div>
        <w:div w:id="1588612525">
          <w:marLeft w:val="0"/>
          <w:marRight w:val="0"/>
          <w:marTop w:val="0"/>
          <w:marBottom w:val="0"/>
          <w:divBdr>
            <w:top w:val="none" w:sz="0" w:space="0" w:color="auto"/>
            <w:left w:val="none" w:sz="0" w:space="0" w:color="auto"/>
            <w:bottom w:val="none" w:sz="0" w:space="0" w:color="auto"/>
            <w:right w:val="none" w:sz="0" w:space="0" w:color="auto"/>
          </w:divBdr>
        </w:div>
        <w:div w:id="1613586024">
          <w:marLeft w:val="0"/>
          <w:marRight w:val="0"/>
          <w:marTop w:val="0"/>
          <w:marBottom w:val="0"/>
          <w:divBdr>
            <w:top w:val="none" w:sz="0" w:space="0" w:color="auto"/>
            <w:left w:val="none" w:sz="0" w:space="0" w:color="auto"/>
            <w:bottom w:val="none" w:sz="0" w:space="0" w:color="auto"/>
            <w:right w:val="none" w:sz="0" w:space="0" w:color="auto"/>
          </w:divBdr>
        </w:div>
        <w:div w:id="1724404889">
          <w:marLeft w:val="0"/>
          <w:marRight w:val="0"/>
          <w:marTop w:val="0"/>
          <w:marBottom w:val="0"/>
          <w:divBdr>
            <w:top w:val="none" w:sz="0" w:space="0" w:color="auto"/>
            <w:left w:val="none" w:sz="0" w:space="0" w:color="auto"/>
            <w:bottom w:val="none" w:sz="0" w:space="0" w:color="auto"/>
            <w:right w:val="none" w:sz="0" w:space="0" w:color="auto"/>
          </w:divBdr>
        </w:div>
        <w:div w:id="1729189651">
          <w:marLeft w:val="0"/>
          <w:marRight w:val="0"/>
          <w:marTop w:val="0"/>
          <w:marBottom w:val="0"/>
          <w:divBdr>
            <w:top w:val="none" w:sz="0" w:space="0" w:color="auto"/>
            <w:left w:val="none" w:sz="0" w:space="0" w:color="auto"/>
            <w:bottom w:val="none" w:sz="0" w:space="0" w:color="auto"/>
            <w:right w:val="none" w:sz="0" w:space="0" w:color="auto"/>
          </w:divBdr>
        </w:div>
        <w:div w:id="1825463083">
          <w:marLeft w:val="0"/>
          <w:marRight w:val="0"/>
          <w:marTop w:val="0"/>
          <w:marBottom w:val="0"/>
          <w:divBdr>
            <w:top w:val="none" w:sz="0" w:space="0" w:color="auto"/>
            <w:left w:val="none" w:sz="0" w:space="0" w:color="auto"/>
            <w:bottom w:val="none" w:sz="0" w:space="0" w:color="auto"/>
            <w:right w:val="none" w:sz="0" w:space="0" w:color="auto"/>
          </w:divBdr>
        </w:div>
        <w:div w:id="1893225526">
          <w:marLeft w:val="0"/>
          <w:marRight w:val="0"/>
          <w:marTop w:val="0"/>
          <w:marBottom w:val="0"/>
          <w:divBdr>
            <w:top w:val="none" w:sz="0" w:space="0" w:color="auto"/>
            <w:left w:val="none" w:sz="0" w:space="0" w:color="auto"/>
            <w:bottom w:val="none" w:sz="0" w:space="0" w:color="auto"/>
            <w:right w:val="none" w:sz="0" w:space="0" w:color="auto"/>
          </w:divBdr>
        </w:div>
        <w:div w:id="1916162772">
          <w:marLeft w:val="0"/>
          <w:marRight w:val="0"/>
          <w:marTop w:val="0"/>
          <w:marBottom w:val="0"/>
          <w:divBdr>
            <w:top w:val="none" w:sz="0" w:space="0" w:color="auto"/>
            <w:left w:val="none" w:sz="0" w:space="0" w:color="auto"/>
            <w:bottom w:val="none" w:sz="0" w:space="0" w:color="auto"/>
            <w:right w:val="none" w:sz="0" w:space="0" w:color="auto"/>
          </w:divBdr>
        </w:div>
        <w:div w:id="1924995097">
          <w:marLeft w:val="0"/>
          <w:marRight w:val="0"/>
          <w:marTop w:val="0"/>
          <w:marBottom w:val="0"/>
          <w:divBdr>
            <w:top w:val="none" w:sz="0" w:space="0" w:color="auto"/>
            <w:left w:val="none" w:sz="0" w:space="0" w:color="auto"/>
            <w:bottom w:val="none" w:sz="0" w:space="0" w:color="auto"/>
            <w:right w:val="none" w:sz="0" w:space="0" w:color="auto"/>
          </w:divBdr>
        </w:div>
        <w:div w:id="1926108236">
          <w:marLeft w:val="0"/>
          <w:marRight w:val="0"/>
          <w:marTop w:val="0"/>
          <w:marBottom w:val="0"/>
          <w:divBdr>
            <w:top w:val="none" w:sz="0" w:space="0" w:color="auto"/>
            <w:left w:val="none" w:sz="0" w:space="0" w:color="auto"/>
            <w:bottom w:val="none" w:sz="0" w:space="0" w:color="auto"/>
            <w:right w:val="none" w:sz="0" w:space="0" w:color="auto"/>
          </w:divBdr>
        </w:div>
        <w:div w:id="1939753561">
          <w:marLeft w:val="0"/>
          <w:marRight w:val="0"/>
          <w:marTop w:val="0"/>
          <w:marBottom w:val="0"/>
          <w:divBdr>
            <w:top w:val="none" w:sz="0" w:space="0" w:color="auto"/>
            <w:left w:val="none" w:sz="0" w:space="0" w:color="auto"/>
            <w:bottom w:val="none" w:sz="0" w:space="0" w:color="auto"/>
            <w:right w:val="none" w:sz="0" w:space="0" w:color="auto"/>
          </w:divBdr>
        </w:div>
        <w:div w:id="1953511707">
          <w:marLeft w:val="0"/>
          <w:marRight w:val="0"/>
          <w:marTop w:val="0"/>
          <w:marBottom w:val="0"/>
          <w:divBdr>
            <w:top w:val="none" w:sz="0" w:space="0" w:color="auto"/>
            <w:left w:val="none" w:sz="0" w:space="0" w:color="auto"/>
            <w:bottom w:val="none" w:sz="0" w:space="0" w:color="auto"/>
            <w:right w:val="none" w:sz="0" w:space="0" w:color="auto"/>
          </w:divBdr>
        </w:div>
        <w:div w:id="2051681127">
          <w:marLeft w:val="0"/>
          <w:marRight w:val="0"/>
          <w:marTop w:val="0"/>
          <w:marBottom w:val="0"/>
          <w:divBdr>
            <w:top w:val="none" w:sz="0" w:space="0" w:color="auto"/>
            <w:left w:val="none" w:sz="0" w:space="0" w:color="auto"/>
            <w:bottom w:val="none" w:sz="0" w:space="0" w:color="auto"/>
            <w:right w:val="none" w:sz="0" w:space="0" w:color="auto"/>
          </w:divBdr>
        </w:div>
        <w:div w:id="2060086890">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6630862">
      <w:bodyDiv w:val="1"/>
      <w:marLeft w:val="0"/>
      <w:marRight w:val="0"/>
      <w:marTop w:val="0"/>
      <w:marBottom w:val="0"/>
      <w:divBdr>
        <w:top w:val="none" w:sz="0" w:space="0" w:color="auto"/>
        <w:left w:val="none" w:sz="0" w:space="0" w:color="auto"/>
        <w:bottom w:val="none" w:sz="0" w:space="0" w:color="auto"/>
        <w:right w:val="none" w:sz="0" w:space="0" w:color="auto"/>
      </w:divBdr>
      <w:divsChild>
        <w:div w:id="73091592">
          <w:marLeft w:val="0"/>
          <w:marRight w:val="0"/>
          <w:marTop w:val="0"/>
          <w:marBottom w:val="0"/>
          <w:divBdr>
            <w:top w:val="none" w:sz="0" w:space="0" w:color="auto"/>
            <w:left w:val="none" w:sz="0" w:space="0" w:color="auto"/>
            <w:bottom w:val="none" w:sz="0" w:space="0" w:color="auto"/>
            <w:right w:val="none" w:sz="0" w:space="0" w:color="auto"/>
          </w:divBdr>
        </w:div>
      </w:divsChild>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290474741">
      <w:bodyDiv w:val="1"/>
      <w:marLeft w:val="0"/>
      <w:marRight w:val="0"/>
      <w:marTop w:val="0"/>
      <w:marBottom w:val="0"/>
      <w:divBdr>
        <w:top w:val="none" w:sz="0" w:space="0" w:color="auto"/>
        <w:left w:val="none" w:sz="0" w:space="0" w:color="auto"/>
        <w:bottom w:val="none" w:sz="0" w:space="0" w:color="auto"/>
        <w:right w:val="none" w:sz="0" w:space="0" w:color="auto"/>
      </w:divBdr>
      <w:divsChild>
        <w:div w:id="67312320">
          <w:marLeft w:val="0"/>
          <w:marRight w:val="0"/>
          <w:marTop w:val="0"/>
          <w:marBottom w:val="0"/>
          <w:divBdr>
            <w:top w:val="none" w:sz="0" w:space="0" w:color="auto"/>
            <w:left w:val="none" w:sz="0" w:space="0" w:color="auto"/>
            <w:bottom w:val="none" w:sz="0" w:space="0" w:color="auto"/>
            <w:right w:val="none" w:sz="0" w:space="0" w:color="auto"/>
          </w:divBdr>
        </w:div>
        <w:div w:id="79103258">
          <w:marLeft w:val="0"/>
          <w:marRight w:val="0"/>
          <w:marTop w:val="0"/>
          <w:marBottom w:val="0"/>
          <w:divBdr>
            <w:top w:val="none" w:sz="0" w:space="0" w:color="auto"/>
            <w:left w:val="none" w:sz="0" w:space="0" w:color="auto"/>
            <w:bottom w:val="none" w:sz="0" w:space="0" w:color="auto"/>
            <w:right w:val="none" w:sz="0" w:space="0" w:color="auto"/>
          </w:divBdr>
        </w:div>
        <w:div w:id="114177875">
          <w:marLeft w:val="0"/>
          <w:marRight w:val="0"/>
          <w:marTop w:val="0"/>
          <w:marBottom w:val="0"/>
          <w:divBdr>
            <w:top w:val="none" w:sz="0" w:space="0" w:color="auto"/>
            <w:left w:val="none" w:sz="0" w:space="0" w:color="auto"/>
            <w:bottom w:val="none" w:sz="0" w:space="0" w:color="auto"/>
            <w:right w:val="none" w:sz="0" w:space="0" w:color="auto"/>
          </w:divBdr>
        </w:div>
        <w:div w:id="183515197">
          <w:marLeft w:val="0"/>
          <w:marRight w:val="0"/>
          <w:marTop w:val="0"/>
          <w:marBottom w:val="0"/>
          <w:divBdr>
            <w:top w:val="none" w:sz="0" w:space="0" w:color="auto"/>
            <w:left w:val="none" w:sz="0" w:space="0" w:color="auto"/>
            <w:bottom w:val="none" w:sz="0" w:space="0" w:color="auto"/>
            <w:right w:val="none" w:sz="0" w:space="0" w:color="auto"/>
          </w:divBdr>
        </w:div>
        <w:div w:id="206338851">
          <w:marLeft w:val="0"/>
          <w:marRight w:val="0"/>
          <w:marTop w:val="0"/>
          <w:marBottom w:val="0"/>
          <w:divBdr>
            <w:top w:val="none" w:sz="0" w:space="0" w:color="auto"/>
            <w:left w:val="none" w:sz="0" w:space="0" w:color="auto"/>
            <w:bottom w:val="none" w:sz="0" w:space="0" w:color="auto"/>
            <w:right w:val="none" w:sz="0" w:space="0" w:color="auto"/>
          </w:divBdr>
        </w:div>
        <w:div w:id="251864889">
          <w:marLeft w:val="0"/>
          <w:marRight w:val="0"/>
          <w:marTop w:val="0"/>
          <w:marBottom w:val="0"/>
          <w:divBdr>
            <w:top w:val="none" w:sz="0" w:space="0" w:color="auto"/>
            <w:left w:val="none" w:sz="0" w:space="0" w:color="auto"/>
            <w:bottom w:val="none" w:sz="0" w:space="0" w:color="auto"/>
            <w:right w:val="none" w:sz="0" w:space="0" w:color="auto"/>
          </w:divBdr>
        </w:div>
        <w:div w:id="329675660">
          <w:marLeft w:val="0"/>
          <w:marRight w:val="0"/>
          <w:marTop w:val="0"/>
          <w:marBottom w:val="0"/>
          <w:divBdr>
            <w:top w:val="none" w:sz="0" w:space="0" w:color="auto"/>
            <w:left w:val="none" w:sz="0" w:space="0" w:color="auto"/>
            <w:bottom w:val="none" w:sz="0" w:space="0" w:color="auto"/>
            <w:right w:val="none" w:sz="0" w:space="0" w:color="auto"/>
          </w:divBdr>
        </w:div>
        <w:div w:id="344091129">
          <w:marLeft w:val="0"/>
          <w:marRight w:val="0"/>
          <w:marTop w:val="0"/>
          <w:marBottom w:val="0"/>
          <w:divBdr>
            <w:top w:val="none" w:sz="0" w:space="0" w:color="auto"/>
            <w:left w:val="none" w:sz="0" w:space="0" w:color="auto"/>
            <w:bottom w:val="none" w:sz="0" w:space="0" w:color="auto"/>
            <w:right w:val="none" w:sz="0" w:space="0" w:color="auto"/>
          </w:divBdr>
        </w:div>
        <w:div w:id="413817600">
          <w:marLeft w:val="0"/>
          <w:marRight w:val="0"/>
          <w:marTop w:val="0"/>
          <w:marBottom w:val="0"/>
          <w:divBdr>
            <w:top w:val="none" w:sz="0" w:space="0" w:color="auto"/>
            <w:left w:val="none" w:sz="0" w:space="0" w:color="auto"/>
            <w:bottom w:val="none" w:sz="0" w:space="0" w:color="auto"/>
            <w:right w:val="none" w:sz="0" w:space="0" w:color="auto"/>
          </w:divBdr>
        </w:div>
        <w:div w:id="465587569">
          <w:marLeft w:val="0"/>
          <w:marRight w:val="0"/>
          <w:marTop w:val="0"/>
          <w:marBottom w:val="0"/>
          <w:divBdr>
            <w:top w:val="none" w:sz="0" w:space="0" w:color="auto"/>
            <w:left w:val="none" w:sz="0" w:space="0" w:color="auto"/>
            <w:bottom w:val="none" w:sz="0" w:space="0" w:color="auto"/>
            <w:right w:val="none" w:sz="0" w:space="0" w:color="auto"/>
          </w:divBdr>
        </w:div>
        <w:div w:id="466898661">
          <w:marLeft w:val="0"/>
          <w:marRight w:val="0"/>
          <w:marTop w:val="0"/>
          <w:marBottom w:val="0"/>
          <w:divBdr>
            <w:top w:val="none" w:sz="0" w:space="0" w:color="auto"/>
            <w:left w:val="none" w:sz="0" w:space="0" w:color="auto"/>
            <w:bottom w:val="none" w:sz="0" w:space="0" w:color="auto"/>
            <w:right w:val="none" w:sz="0" w:space="0" w:color="auto"/>
          </w:divBdr>
        </w:div>
        <w:div w:id="519049022">
          <w:marLeft w:val="0"/>
          <w:marRight w:val="0"/>
          <w:marTop w:val="0"/>
          <w:marBottom w:val="0"/>
          <w:divBdr>
            <w:top w:val="none" w:sz="0" w:space="0" w:color="auto"/>
            <w:left w:val="none" w:sz="0" w:space="0" w:color="auto"/>
            <w:bottom w:val="none" w:sz="0" w:space="0" w:color="auto"/>
            <w:right w:val="none" w:sz="0" w:space="0" w:color="auto"/>
          </w:divBdr>
        </w:div>
        <w:div w:id="525945940">
          <w:marLeft w:val="0"/>
          <w:marRight w:val="0"/>
          <w:marTop w:val="0"/>
          <w:marBottom w:val="0"/>
          <w:divBdr>
            <w:top w:val="none" w:sz="0" w:space="0" w:color="auto"/>
            <w:left w:val="none" w:sz="0" w:space="0" w:color="auto"/>
            <w:bottom w:val="none" w:sz="0" w:space="0" w:color="auto"/>
            <w:right w:val="none" w:sz="0" w:space="0" w:color="auto"/>
          </w:divBdr>
        </w:div>
        <w:div w:id="527183126">
          <w:marLeft w:val="0"/>
          <w:marRight w:val="0"/>
          <w:marTop w:val="0"/>
          <w:marBottom w:val="0"/>
          <w:divBdr>
            <w:top w:val="none" w:sz="0" w:space="0" w:color="auto"/>
            <w:left w:val="none" w:sz="0" w:space="0" w:color="auto"/>
            <w:bottom w:val="none" w:sz="0" w:space="0" w:color="auto"/>
            <w:right w:val="none" w:sz="0" w:space="0" w:color="auto"/>
          </w:divBdr>
        </w:div>
        <w:div w:id="570966802">
          <w:marLeft w:val="0"/>
          <w:marRight w:val="0"/>
          <w:marTop w:val="0"/>
          <w:marBottom w:val="0"/>
          <w:divBdr>
            <w:top w:val="none" w:sz="0" w:space="0" w:color="auto"/>
            <w:left w:val="none" w:sz="0" w:space="0" w:color="auto"/>
            <w:bottom w:val="none" w:sz="0" w:space="0" w:color="auto"/>
            <w:right w:val="none" w:sz="0" w:space="0" w:color="auto"/>
          </w:divBdr>
        </w:div>
        <w:div w:id="620889911">
          <w:marLeft w:val="0"/>
          <w:marRight w:val="0"/>
          <w:marTop w:val="0"/>
          <w:marBottom w:val="0"/>
          <w:divBdr>
            <w:top w:val="none" w:sz="0" w:space="0" w:color="auto"/>
            <w:left w:val="none" w:sz="0" w:space="0" w:color="auto"/>
            <w:bottom w:val="none" w:sz="0" w:space="0" w:color="auto"/>
            <w:right w:val="none" w:sz="0" w:space="0" w:color="auto"/>
          </w:divBdr>
        </w:div>
        <w:div w:id="633173647">
          <w:marLeft w:val="0"/>
          <w:marRight w:val="0"/>
          <w:marTop w:val="0"/>
          <w:marBottom w:val="0"/>
          <w:divBdr>
            <w:top w:val="none" w:sz="0" w:space="0" w:color="auto"/>
            <w:left w:val="none" w:sz="0" w:space="0" w:color="auto"/>
            <w:bottom w:val="none" w:sz="0" w:space="0" w:color="auto"/>
            <w:right w:val="none" w:sz="0" w:space="0" w:color="auto"/>
          </w:divBdr>
        </w:div>
        <w:div w:id="675577481">
          <w:marLeft w:val="0"/>
          <w:marRight w:val="0"/>
          <w:marTop w:val="0"/>
          <w:marBottom w:val="0"/>
          <w:divBdr>
            <w:top w:val="none" w:sz="0" w:space="0" w:color="auto"/>
            <w:left w:val="none" w:sz="0" w:space="0" w:color="auto"/>
            <w:bottom w:val="none" w:sz="0" w:space="0" w:color="auto"/>
            <w:right w:val="none" w:sz="0" w:space="0" w:color="auto"/>
          </w:divBdr>
        </w:div>
        <w:div w:id="709231620">
          <w:marLeft w:val="0"/>
          <w:marRight w:val="0"/>
          <w:marTop w:val="0"/>
          <w:marBottom w:val="0"/>
          <w:divBdr>
            <w:top w:val="none" w:sz="0" w:space="0" w:color="auto"/>
            <w:left w:val="none" w:sz="0" w:space="0" w:color="auto"/>
            <w:bottom w:val="none" w:sz="0" w:space="0" w:color="auto"/>
            <w:right w:val="none" w:sz="0" w:space="0" w:color="auto"/>
          </w:divBdr>
        </w:div>
        <w:div w:id="715740087">
          <w:marLeft w:val="0"/>
          <w:marRight w:val="0"/>
          <w:marTop w:val="0"/>
          <w:marBottom w:val="0"/>
          <w:divBdr>
            <w:top w:val="none" w:sz="0" w:space="0" w:color="auto"/>
            <w:left w:val="none" w:sz="0" w:space="0" w:color="auto"/>
            <w:bottom w:val="none" w:sz="0" w:space="0" w:color="auto"/>
            <w:right w:val="none" w:sz="0" w:space="0" w:color="auto"/>
          </w:divBdr>
        </w:div>
        <w:div w:id="764496206">
          <w:marLeft w:val="0"/>
          <w:marRight w:val="0"/>
          <w:marTop w:val="0"/>
          <w:marBottom w:val="0"/>
          <w:divBdr>
            <w:top w:val="none" w:sz="0" w:space="0" w:color="auto"/>
            <w:left w:val="none" w:sz="0" w:space="0" w:color="auto"/>
            <w:bottom w:val="none" w:sz="0" w:space="0" w:color="auto"/>
            <w:right w:val="none" w:sz="0" w:space="0" w:color="auto"/>
          </w:divBdr>
        </w:div>
        <w:div w:id="788430612">
          <w:marLeft w:val="0"/>
          <w:marRight w:val="0"/>
          <w:marTop w:val="0"/>
          <w:marBottom w:val="0"/>
          <w:divBdr>
            <w:top w:val="none" w:sz="0" w:space="0" w:color="auto"/>
            <w:left w:val="none" w:sz="0" w:space="0" w:color="auto"/>
            <w:bottom w:val="none" w:sz="0" w:space="0" w:color="auto"/>
            <w:right w:val="none" w:sz="0" w:space="0" w:color="auto"/>
          </w:divBdr>
        </w:div>
        <w:div w:id="789586815">
          <w:marLeft w:val="0"/>
          <w:marRight w:val="0"/>
          <w:marTop w:val="0"/>
          <w:marBottom w:val="0"/>
          <w:divBdr>
            <w:top w:val="none" w:sz="0" w:space="0" w:color="auto"/>
            <w:left w:val="none" w:sz="0" w:space="0" w:color="auto"/>
            <w:bottom w:val="none" w:sz="0" w:space="0" w:color="auto"/>
            <w:right w:val="none" w:sz="0" w:space="0" w:color="auto"/>
          </w:divBdr>
        </w:div>
        <w:div w:id="982349276">
          <w:marLeft w:val="0"/>
          <w:marRight w:val="0"/>
          <w:marTop w:val="0"/>
          <w:marBottom w:val="0"/>
          <w:divBdr>
            <w:top w:val="none" w:sz="0" w:space="0" w:color="auto"/>
            <w:left w:val="none" w:sz="0" w:space="0" w:color="auto"/>
            <w:bottom w:val="none" w:sz="0" w:space="0" w:color="auto"/>
            <w:right w:val="none" w:sz="0" w:space="0" w:color="auto"/>
          </w:divBdr>
        </w:div>
        <w:div w:id="1012100699">
          <w:marLeft w:val="0"/>
          <w:marRight w:val="0"/>
          <w:marTop w:val="0"/>
          <w:marBottom w:val="0"/>
          <w:divBdr>
            <w:top w:val="none" w:sz="0" w:space="0" w:color="auto"/>
            <w:left w:val="none" w:sz="0" w:space="0" w:color="auto"/>
            <w:bottom w:val="none" w:sz="0" w:space="0" w:color="auto"/>
            <w:right w:val="none" w:sz="0" w:space="0" w:color="auto"/>
          </w:divBdr>
        </w:div>
        <w:div w:id="1082289294">
          <w:marLeft w:val="0"/>
          <w:marRight w:val="0"/>
          <w:marTop w:val="0"/>
          <w:marBottom w:val="0"/>
          <w:divBdr>
            <w:top w:val="none" w:sz="0" w:space="0" w:color="auto"/>
            <w:left w:val="none" w:sz="0" w:space="0" w:color="auto"/>
            <w:bottom w:val="none" w:sz="0" w:space="0" w:color="auto"/>
            <w:right w:val="none" w:sz="0" w:space="0" w:color="auto"/>
          </w:divBdr>
        </w:div>
        <w:div w:id="1101804122">
          <w:marLeft w:val="0"/>
          <w:marRight w:val="0"/>
          <w:marTop w:val="0"/>
          <w:marBottom w:val="0"/>
          <w:divBdr>
            <w:top w:val="none" w:sz="0" w:space="0" w:color="auto"/>
            <w:left w:val="none" w:sz="0" w:space="0" w:color="auto"/>
            <w:bottom w:val="none" w:sz="0" w:space="0" w:color="auto"/>
            <w:right w:val="none" w:sz="0" w:space="0" w:color="auto"/>
          </w:divBdr>
        </w:div>
        <w:div w:id="1174415604">
          <w:marLeft w:val="0"/>
          <w:marRight w:val="0"/>
          <w:marTop w:val="0"/>
          <w:marBottom w:val="0"/>
          <w:divBdr>
            <w:top w:val="none" w:sz="0" w:space="0" w:color="auto"/>
            <w:left w:val="none" w:sz="0" w:space="0" w:color="auto"/>
            <w:bottom w:val="none" w:sz="0" w:space="0" w:color="auto"/>
            <w:right w:val="none" w:sz="0" w:space="0" w:color="auto"/>
          </w:divBdr>
        </w:div>
        <w:div w:id="1210147874">
          <w:marLeft w:val="0"/>
          <w:marRight w:val="0"/>
          <w:marTop w:val="0"/>
          <w:marBottom w:val="0"/>
          <w:divBdr>
            <w:top w:val="none" w:sz="0" w:space="0" w:color="auto"/>
            <w:left w:val="none" w:sz="0" w:space="0" w:color="auto"/>
            <w:bottom w:val="none" w:sz="0" w:space="0" w:color="auto"/>
            <w:right w:val="none" w:sz="0" w:space="0" w:color="auto"/>
          </w:divBdr>
        </w:div>
        <w:div w:id="1370451215">
          <w:marLeft w:val="0"/>
          <w:marRight w:val="0"/>
          <w:marTop w:val="0"/>
          <w:marBottom w:val="0"/>
          <w:divBdr>
            <w:top w:val="none" w:sz="0" w:space="0" w:color="auto"/>
            <w:left w:val="none" w:sz="0" w:space="0" w:color="auto"/>
            <w:bottom w:val="none" w:sz="0" w:space="0" w:color="auto"/>
            <w:right w:val="none" w:sz="0" w:space="0" w:color="auto"/>
          </w:divBdr>
        </w:div>
        <w:div w:id="1379016048">
          <w:marLeft w:val="0"/>
          <w:marRight w:val="0"/>
          <w:marTop w:val="0"/>
          <w:marBottom w:val="0"/>
          <w:divBdr>
            <w:top w:val="none" w:sz="0" w:space="0" w:color="auto"/>
            <w:left w:val="none" w:sz="0" w:space="0" w:color="auto"/>
            <w:bottom w:val="none" w:sz="0" w:space="0" w:color="auto"/>
            <w:right w:val="none" w:sz="0" w:space="0" w:color="auto"/>
          </w:divBdr>
        </w:div>
        <w:div w:id="1404764954">
          <w:marLeft w:val="0"/>
          <w:marRight w:val="0"/>
          <w:marTop w:val="0"/>
          <w:marBottom w:val="0"/>
          <w:divBdr>
            <w:top w:val="none" w:sz="0" w:space="0" w:color="auto"/>
            <w:left w:val="none" w:sz="0" w:space="0" w:color="auto"/>
            <w:bottom w:val="none" w:sz="0" w:space="0" w:color="auto"/>
            <w:right w:val="none" w:sz="0" w:space="0" w:color="auto"/>
          </w:divBdr>
        </w:div>
        <w:div w:id="1499080244">
          <w:marLeft w:val="0"/>
          <w:marRight w:val="0"/>
          <w:marTop w:val="0"/>
          <w:marBottom w:val="0"/>
          <w:divBdr>
            <w:top w:val="none" w:sz="0" w:space="0" w:color="auto"/>
            <w:left w:val="none" w:sz="0" w:space="0" w:color="auto"/>
            <w:bottom w:val="none" w:sz="0" w:space="0" w:color="auto"/>
            <w:right w:val="none" w:sz="0" w:space="0" w:color="auto"/>
          </w:divBdr>
        </w:div>
        <w:div w:id="1517575163">
          <w:marLeft w:val="0"/>
          <w:marRight w:val="0"/>
          <w:marTop w:val="0"/>
          <w:marBottom w:val="0"/>
          <w:divBdr>
            <w:top w:val="none" w:sz="0" w:space="0" w:color="auto"/>
            <w:left w:val="none" w:sz="0" w:space="0" w:color="auto"/>
            <w:bottom w:val="none" w:sz="0" w:space="0" w:color="auto"/>
            <w:right w:val="none" w:sz="0" w:space="0" w:color="auto"/>
          </w:divBdr>
        </w:div>
        <w:div w:id="1531604178">
          <w:marLeft w:val="0"/>
          <w:marRight w:val="0"/>
          <w:marTop w:val="0"/>
          <w:marBottom w:val="0"/>
          <w:divBdr>
            <w:top w:val="none" w:sz="0" w:space="0" w:color="auto"/>
            <w:left w:val="none" w:sz="0" w:space="0" w:color="auto"/>
            <w:bottom w:val="none" w:sz="0" w:space="0" w:color="auto"/>
            <w:right w:val="none" w:sz="0" w:space="0" w:color="auto"/>
          </w:divBdr>
        </w:div>
        <w:div w:id="1542548490">
          <w:marLeft w:val="0"/>
          <w:marRight w:val="0"/>
          <w:marTop w:val="0"/>
          <w:marBottom w:val="0"/>
          <w:divBdr>
            <w:top w:val="none" w:sz="0" w:space="0" w:color="auto"/>
            <w:left w:val="none" w:sz="0" w:space="0" w:color="auto"/>
            <w:bottom w:val="none" w:sz="0" w:space="0" w:color="auto"/>
            <w:right w:val="none" w:sz="0" w:space="0" w:color="auto"/>
          </w:divBdr>
        </w:div>
        <w:div w:id="1550999112">
          <w:marLeft w:val="0"/>
          <w:marRight w:val="0"/>
          <w:marTop w:val="0"/>
          <w:marBottom w:val="0"/>
          <w:divBdr>
            <w:top w:val="none" w:sz="0" w:space="0" w:color="auto"/>
            <w:left w:val="none" w:sz="0" w:space="0" w:color="auto"/>
            <w:bottom w:val="none" w:sz="0" w:space="0" w:color="auto"/>
            <w:right w:val="none" w:sz="0" w:space="0" w:color="auto"/>
          </w:divBdr>
        </w:div>
        <w:div w:id="1559197025">
          <w:marLeft w:val="0"/>
          <w:marRight w:val="0"/>
          <w:marTop w:val="0"/>
          <w:marBottom w:val="0"/>
          <w:divBdr>
            <w:top w:val="none" w:sz="0" w:space="0" w:color="auto"/>
            <w:left w:val="none" w:sz="0" w:space="0" w:color="auto"/>
            <w:bottom w:val="none" w:sz="0" w:space="0" w:color="auto"/>
            <w:right w:val="none" w:sz="0" w:space="0" w:color="auto"/>
          </w:divBdr>
        </w:div>
        <w:div w:id="1560819776">
          <w:marLeft w:val="0"/>
          <w:marRight w:val="0"/>
          <w:marTop w:val="0"/>
          <w:marBottom w:val="0"/>
          <w:divBdr>
            <w:top w:val="none" w:sz="0" w:space="0" w:color="auto"/>
            <w:left w:val="none" w:sz="0" w:space="0" w:color="auto"/>
            <w:bottom w:val="none" w:sz="0" w:space="0" w:color="auto"/>
            <w:right w:val="none" w:sz="0" w:space="0" w:color="auto"/>
          </w:divBdr>
        </w:div>
        <w:div w:id="1617563990">
          <w:marLeft w:val="0"/>
          <w:marRight w:val="0"/>
          <w:marTop w:val="0"/>
          <w:marBottom w:val="0"/>
          <w:divBdr>
            <w:top w:val="none" w:sz="0" w:space="0" w:color="auto"/>
            <w:left w:val="none" w:sz="0" w:space="0" w:color="auto"/>
            <w:bottom w:val="none" w:sz="0" w:space="0" w:color="auto"/>
            <w:right w:val="none" w:sz="0" w:space="0" w:color="auto"/>
          </w:divBdr>
        </w:div>
        <w:div w:id="1664821435">
          <w:marLeft w:val="0"/>
          <w:marRight w:val="0"/>
          <w:marTop w:val="0"/>
          <w:marBottom w:val="0"/>
          <w:divBdr>
            <w:top w:val="none" w:sz="0" w:space="0" w:color="auto"/>
            <w:left w:val="none" w:sz="0" w:space="0" w:color="auto"/>
            <w:bottom w:val="none" w:sz="0" w:space="0" w:color="auto"/>
            <w:right w:val="none" w:sz="0" w:space="0" w:color="auto"/>
          </w:divBdr>
        </w:div>
        <w:div w:id="1689257037">
          <w:marLeft w:val="0"/>
          <w:marRight w:val="0"/>
          <w:marTop w:val="0"/>
          <w:marBottom w:val="0"/>
          <w:divBdr>
            <w:top w:val="none" w:sz="0" w:space="0" w:color="auto"/>
            <w:left w:val="none" w:sz="0" w:space="0" w:color="auto"/>
            <w:bottom w:val="none" w:sz="0" w:space="0" w:color="auto"/>
            <w:right w:val="none" w:sz="0" w:space="0" w:color="auto"/>
          </w:divBdr>
        </w:div>
        <w:div w:id="2041977570">
          <w:marLeft w:val="0"/>
          <w:marRight w:val="0"/>
          <w:marTop w:val="0"/>
          <w:marBottom w:val="0"/>
          <w:divBdr>
            <w:top w:val="none" w:sz="0" w:space="0" w:color="auto"/>
            <w:left w:val="none" w:sz="0" w:space="0" w:color="auto"/>
            <w:bottom w:val="none" w:sz="0" w:space="0" w:color="auto"/>
            <w:right w:val="none" w:sz="0" w:space="0" w:color="auto"/>
          </w:divBdr>
        </w:div>
        <w:div w:id="2053193658">
          <w:marLeft w:val="0"/>
          <w:marRight w:val="0"/>
          <w:marTop w:val="0"/>
          <w:marBottom w:val="0"/>
          <w:divBdr>
            <w:top w:val="none" w:sz="0" w:space="0" w:color="auto"/>
            <w:left w:val="none" w:sz="0" w:space="0" w:color="auto"/>
            <w:bottom w:val="none" w:sz="0" w:space="0" w:color="auto"/>
            <w:right w:val="none" w:sz="0" w:space="0" w:color="auto"/>
          </w:divBdr>
        </w:div>
        <w:div w:id="2143882294">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02371885">
      <w:bodyDiv w:val="1"/>
      <w:marLeft w:val="0"/>
      <w:marRight w:val="0"/>
      <w:marTop w:val="0"/>
      <w:marBottom w:val="0"/>
      <w:divBdr>
        <w:top w:val="none" w:sz="0" w:space="0" w:color="auto"/>
        <w:left w:val="none" w:sz="0" w:space="0" w:color="auto"/>
        <w:bottom w:val="none" w:sz="0" w:space="0" w:color="auto"/>
        <w:right w:val="none" w:sz="0" w:space="0" w:color="auto"/>
      </w:divBdr>
      <w:divsChild>
        <w:div w:id="1374382540">
          <w:marLeft w:val="0"/>
          <w:marRight w:val="0"/>
          <w:marTop w:val="0"/>
          <w:marBottom w:val="0"/>
          <w:divBdr>
            <w:top w:val="none" w:sz="0" w:space="0" w:color="auto"/>
            <w:left w:val="none" w:sz="0" w:space="0" w:color="auto"/>
            <w:bottom w:val="none" w:sz="0" w:space="0" w:color="auto"/>
            <w:right w:val="none" w:sz="0" w:space="0" w:color="auto"/>
          </w:divBdr>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58798433">
      <w:bodyDiv w:val="1"/>
      <w:marLeft w:val="0"/>
      <w:marRight w:val="0"/>
      <w:marTop w:val="0"/>
      <w:marBottom w:val="0"/>
      <w:divBdr>
        <w:top w:val="none" w:sz="0" w:space="0" w:color="auto"/>
        <w:left w:val="none" w:sz="0" w:space="0" w:color="auto"/>
        <w:bottom w:val="none" w:sz="0" w:space="0" w:color="auto"/>
        <w:right w:val="none" w:sz="0" w:space="0" w:color="auto"/>
      </w:divBdr>
      <w:divsChild>
        <w:div w:id="41028663">
          <w:marLeft w:val="0"/>
          <w:marRight w:val="0"/>
          <w:marTop w:val="0"/>
          <w:marBottom w:val="0"/>
          <w:divBdr>
            <w:top w:val="none" w:sz="0" w:space="0" w:color="auto"/>
            <w:left w:val="none" w:sz="0" w:space="0" w:color="auto"/>
            <w:bottom w:val="none" w:sz="0" w:space="0" w:color="auto"/>
            <w:right w:val="none" w:sz="0" w:space="0" w:color="auto"/>
          </w:divBdr>
        </w:div>
        <w:div w:id="142628596">
          <w:marLeft w:val="0"/>
          <w:marRight w:val="0"/>
          <w:marTop w:val="0"/>
          <w:marBottom w:val="0"/>
          <w:divBdr>
            <w:top w:val="none" w:sz="0" w:space="0" w:color="auto"/>
            <w:left w:val="none" w:sz="0" w:space="0" w:color="auto"/>
            <w:bottom w:val="none" w:sz="0" w:space="0" w:color="auto"/>
            <w:right w:val="none" w:sz="0" w:space="0" w:color="auto"/>
          </w:divBdr>
        </w:div>
        <w:div w:id="293027839">
          <w:marLeft w:val="0"/>
          <w:marRight w:val="0"/>
          <w:marTop w:val="0"/>
          <w:marBottom w:val="0"/>
          <w:divBdr>
            <w:top w:val="none" w:sz="0" w:space="0" w:color="auto"/>
            <w:left w:val="none" w:sz="0" w:space="0" w:color="auto"/>
            <w:bottom w:val="none" w:sz="0" w:space="0" w:color="auto"/>
            <w:right w:val="none" w:sz="0" w:space="0" w:color="auto"/>
          </w:divBdr>
        </w:div>
        <w:div w:id="326566385">
          <w:marLeft w:val="0"/>
          <w:marRight w:val="0"/>
          <w:marTop w:val="0"/>
          <w:marBottom w:val="0"/>
          <w:divBdr>
            <w:top w:val="none" w:sz="0" w:space="0" w:color="auto"/>
            <w:left w:val="none" w:sz="0" w:space="0" w:color="auto"/>
            <w:bottom w:val="none" w:sz="0" w:space="0" w:color="auto"/>
            <w:right w:val="none" w:sz="0" w:space="0" w:color="auto"/>
          </w:divBdr>
        </w:div>
        <w:div w:id="328560623">
          <w:marLeft w:val="0"/>
          <w:marRight w:val="0"/>
          <w:marTop w:val="0"/>
          <w:marBottom w:val="0"/>
          <w:divBdr>
            <w:top w:val="none" w:sz="0" w:space="0" w:color="auto"/>
            <w:left w:val="none" w:sz="0" w:space="0" w:color="auto"/>
            <w:bottom w:val="none" w:sz="0" w:space="0" w:color="auto"/>
            <w:right w:val="none" w:sz="0" w:space="0" w:color="auto"/>
          </w:divBdr>
        </w:div>
        <w:div w:id="344330512">
          <w:marLeft w:val="0"/>
          <w:marRight w:val="0"/>
          <w:marTop w:val="0"/>
          <w:marBottom w:val="0"/>
          <w:divBdr>
            <w:top w:val="none" w:sz="0" w:space="0" w:color="auto"/>
            <w:left w:val="none" w:sz="0" w:space="0" w:color="auto"/>
            <w:bottom w:val="none" w:sz="0" w:space="0" w:color="auto"/>
            <w:right w:val="none" w:sz="0" w:space="0" w:color="auto"/>
          </w:divBdr>
        </w:div>
        <w:div w:id="642203272">
          <w:marLeft w:val="0"/>
          <w:marRight w:val="0"/>
          <w:marTop w:val="0"/>
          <w:marBottom w:val="0"/>
          <w:divBdr>
            <w:top w:val="none" w:sz="0" w:space="0" w:color="auto"/>
            <w:left w:val="none" w:sz="0" w:space="0" w:color="auto"/>
            <w:bottom w:val="none" w:sz="0" w:space="0" w:color="auto"/>
            <w:right w:val="none" w:sz="0" w:space="0" w:color="auto"/>
          </w:divBdr>
        </w:div>
        <w:div w:id="719592674">
          <w:marLeft w:val="0"/>
          <w:marRight w:val="0"/>
          <w:marTop w:val="0"/>
          <w:marBottom w:val="0"/>
          <w:divBdr>
            <w:top w:val="none" w:sz="0" w:space="0" w:color="auto"/>
            <w:left w:val="none" w:sz="0" w:space="0" w:color="auto"/>
            <w:bottom w:val="none" w:sz="0" w:space="0" w:color="auto"/>
            <w:right w:val="none" w:sz="0" w:space="0" w:color="auto"/>
          </w:divBdr>
        </w:div>
        <w:div w:id="785268522">
          <w:marLeft w:val="0"/>
          <w:marRight w:val="0"/>
          <w:marTop w:val="0"/>
          <w:marBottom w:val="0"/>
          <w:divBdr>
            <w:top w:val="none" w:sz="0" w:space="0" w:color="auto"/>
            <w:left w:val="none" w:sz="0" w:space="0" w:color="auto"/>
            <w:bottom w:val="none" w:sz="0" w:space="0" w:color="auto"/>
            <w:right w:val="none" w:sz="0" w:space="0" w:color="auto"/>
          </w:divBdr>
        </w:div>
        <w:div w:id="826089229">
          <w:marLeft w:val="0"/>
          <w:marRight w:val="0"/>
          <w:marTop w:val="0"/>
          <w:marBottom w:val="0"/>
          <w:divBdr>
            <w:top w:val="none" w:sz="0" w:space="0" w:color="auto"/>
            <w:left w:val="none" w:sz="0" w:space="0" w:color="auto"/>
            <w:bottom w:val="none" w:sz="0" w:space="0" w:color="auto"/>
            <w:right w:val="none" w:sz="0" w:space="0" w:color="auto"/>
          </w:divBdr>
        </w:div>
        <w:div w:id="889997596">
          <w:marLeft w:val="0"/>
          <w:marRight w:val="0"/>
          <w:marTop w:val="0"/>
          <w:marBottom w:val="0"/>
          <w:divBdr>
            <w:top w:val="none" w:sz="0" w:space="0" w:color="auto"/>
            <w:left w:val="none" w:sz="0" w:space="0" w:color="auto"/>
            <w:bottom w:val="none" w:sz="0" w:space="0" w:color="auto"/>
            <w:right w:val="none" w:sz="0" w:space="0" w:color="auto"/>
          </w:divBdr>
        </w:div>
        <w:div w:id="903218377">
          <w:marLeft w:val="0"/>
          <w:marRight w:val="0"/>
          <w:marTop w:val="0"/>
          <w:marBottom w:val="0"/>
          <w:divBdr>
            <w:top w:val="none" w:sz="0" w:space="0" w:color="auto"/>
            <w:left w:val="none" w:sz="0" w:space="0" w:color="auto"/>
            <w:bottom w:val="none" w:sz="0" w:space="0" w:color="auto"/>
            <w:right w:val="none" w:sz="0" w:space="0" w:color="auto"/>
          </w:divBdr>
        </w:div>
        <w:div w:id="964041429">
          <w:marLeft w:val="0"/>
          <w:marRight w:val="0"/>
          <w:marTop w:val="0"/>
          <w:marBottom w:val="0"/>
          <w:divBdr>
            <w:top w:val="none" w:sz="0" w:space="0" w:color="auto"/>
            <w:left w:val="none" w:sz="0" w:space="0" w:color="auto"/>
            <w:bottom w:val="none" w:sz="0" w:space="0" w:color="auto"/>
            <w:right w:val="none" w:sz="0" w:space="0" w:color="auto"/>
          </w:divBdr>
        </w:div>
        <w:div w:id="994145926">
          <w:marLeft w:val="0"/>
          <w:marRight w:val="0"/>
          <w:marTop w:val="0"/>
          <w:marBottom w:val="0"/>
          <w:divBdr>
            <w:top w:val="none" w:sz="0" w:space="0" w:color="auto"/>
            <w:left w:val="none" w:sz="0" w:space="0" w:color="auto"/>
            <w:bottom w:val="none" w:sz="0" w:space="0" w:color="auto"/>
            <w:right w:val="none" w:sz="0" w:space="0" w:color="auto"/>
          </w:divBdr>
        </w:div>
        <w:div w:id="1344823831">
          <w:marLeft w:val="0"/>
          <w:marRight w:val="0"/>
          <w:marTop w:val="0"/>
          <w:marBottom w:val="0"/>
          <w:divBdr>
            <w:top w:val="none" w:sz="0" w:space="0" w:color="auto"/>
            <w:left w:val="none" w:sz="0" w:space="0" w:color="auto"/>
            <w:bottom w:val="none" w:sz="0" w:space="0" w:color="auto"/>
            <w:right w:val="none" w:sz="0" w:space="0" w:color="auto"/>
          </w:divBdr>
        </w:div>
        <w:div w:id="1416783443">
          <w:marLeft w:val="0"/>
          <w:marRight w:val="0"/>
          <w:marTop w:val="0"/>
          <w:marBottom w:val="0"/>
          <w:divBdr>
            <w:top w:val="none" w:sz="0" w:space="0" w:color="auto"/>
            <w:left w:val="none" w:sz="0" w:space="0" w:color="auto"/>
            <w:bottom w:val="none" w:sz="0" w:space="0" w:color="auto"/>
            <w:right w:val="none" w:sz="0" w:space="0" w:color="auto"/>
          </w:divBdr>
        </w:div>
        <w:div w:id="1523935474">
          <w:marLeft w:val="0"/>
          <w:marRight w:val="0"/>
          <w:marTop w:val="0"/>
          <w:marBottom w:val="0"/>
          <w:divBdr>
            <w:top w:val="none" w:sz="0" w:space="0" w:color="auto"/>
            <w:left w:val="none" w:sz="0" w:space="0" w:color="auto"/>
            <w:bottom w:val="none" w:sz="0" w:space="0" w:color="auto"/>
            <w:right w:val="none" w:sz="0" w:space="0" w:color="auto"/>
          </w:divBdr>
        </w:div>
        <w:div w:id="1537426475">
          <w:marLeft w:val="0"/>
          <w:marRight w:val="0"/>
          <w:marTop w:val="0"/>
          <w:marBottom w:val="0"/>
          <w:divBdr>
            <w:top w:val="none" w:sz="0" w:space="0" w:color="auto"/>
            <w:left w:val="none" w:sz="0" w:space="0" w:color="auto"/>
            <w:bottom w:val="none" w:sz="0" w:space="0" w:color="auto"/>
            <w:right w:val="none" w:sz="0" w:space="0" w:color="auto"/>
          </w:divBdr>
        </w:div>
        <w:div w:id="2053073611">
          <w:marLeft w:val="0"/>
          <w:marRight w:val="0"/>
          <w:marTop w:val="0"/>
          <w:marBottom w:val="0"/>
          <w:divBdr>
            <w:top w:val="none" w:sz="0" w:space="0" w:color="auto"/>
            <w:left w:val="none" w:sz="0" w:space="0" w:color="auto"/>
            <w:bottom w:val="none" w:sz="0" w:space="0" w:color="auto"/>
            <w:right w:val="none" w:sz="0" w:space="0" w:color="auto"/>
          </w:divBdr>
        </w:div>
        <w:div w:id="2062707693">
          <w:marLeft w:val="0"/>
          <w:marRight w:val="0"/>
          <w:marTop w:val="0"/>
          <w:marBottom w:val="0"/>
          <w:divBdr>
            <w:top w:val="none" w:sz="0" w:space="0" w:color="auto"/>
            <w:left w:val="none" w:sz="0" w:space="0" w:color="auto"/>
            <w:bottom w:val="none" w:sz="0" w:space="0" w:color="auto"/>
            <w:right w:val="none" w:sz="0" w:space="0" w:color="auto"/>
          </w:divBdr>
        </w:div>
        <w:div w:id="2082486970">
          <w:marLeft w:val="0"/>
          <w:marRight w:val="0"/>
          <w:marTop w:val="0"/>
          <w:marBottom w:val="0"/>
          <w:divBdr>
            <w:top w:val="none" w:sz="0" w:space="0" w:color="auto"/>
            <w:left w:val="none" w:sz="0" w:space="0" w:color="auto"/>
            <w:bottom w:val="none" w:sz="0" w:space="0" w:color="auto"/>
            <w:right w:val="none" w:sz="0" w:space="0" w:color="auto"/>
          </w:divBdr>
        </w:div>
        <w:div w:id="2144805089">
          <w:marLeft w:val="0"/>
          <w:marRight w:val="0"/>
          <w:marTop w:val="0"/>
          <w:marBottom w:val="0"/>
          <w:divBdr>
            <w:top w:val="none" w:sz="0" w:space="0" w:color="auto"/>
            <w:left w:val="none" w:sz="0" w:space="0" w:color="auto"/>
            <w:bottom w:val="none" w:sz="0" w:space="0" w:color="auto"/>
            <w:right w:val="none" w:sz="0" w:space="0" w:color="auto"/>
          </w:divBdr>
        </w:div>
      </w:divsChild>
    </w:div>
    <w:div w:id="1818642711">
      <w:bodyDiv w:val="1"/>
      <w:marLeft w:val="0"/>
      <w:marRight w:val="0"/>
      <w:marTop w:val="0"/>
      <w:marBottom w:val="0"/>
      <w:divBdr>
        <w:top w:val="none" w:sz="0" w:space="0" w:color="auto"/>
        <w:left w:val="none" w:sz="0" w:space="0" w:color="auto"/>
        <w:bottom w:val="none" w:sz="0" w:space="0" w:color="auto"/>
        <w:right w:val="none" w:sz="0" w:space="0" w:color="auto"/>
      </w:divBdr>
      <w:divsChild>
        <w:div w:id="1233736869">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6A23E416-573A-463C-8A8D-C7733AEC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216</TotalTime>
  <Pages>8</Pages>
  <Words>1814</Words>
  <Characters>10446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207</cp:revision>
  <cp:lastPrinted>2022-08-19T22:29:00Z</cp:lastPrinted>
  <dcterms:created xsi:type="dcterms:W3CDTF">2024-08-09T13:20:00Z</dcterms:created>
  <dcterms:modified xsi:type="dcterms:W3CDTF">2025-02-07T16:18:00Z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